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15926" w:type="dxa"/>
        <w:tblLayout w:type="fixed"/>
        <w:tblLook w:val="01E0" w:firstRow="1" w:lastRow="1" w:firstColumn="1" w:lastColumn="1" w:noHBand="0" w:noVBand="0"/>
      </w:tblPr>
      <w:tblGrid>
        <w:gridCol w:w="467"/>
        <w:gridCol w:w="5169"/>
        <w:gridCol w:w="1455"/>
        <w:gridCol w:w="14"/>
        <w:gridCol w:w="1456"/>
        <w:gridCol w:w="14"/>
        <w:gridCol w:w="1456"/>
        <w:gridCol w:w="14"/>
        <w:gridCol w:w="1471"/>
        <w:gridCol w:w="1470"/>
        <w:gridCol w:w="1470"/>
        <w:gridCol w:w="1470"/>
      </w:tblGrid>
      <w:tr w:rsidR="0074179D" w:rsidRPr="00F81F64">
        <w:trPr>
          <w:cantSplit/>
          <w:trHeight w:val="372"/>
          <w:tblHeader/>
        </w:trPr>
        <w:tc>
          <w:tcPr>
            <w:tcW w:w="5636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74179D" w:rsidRPr="007C32FF" w:rsidRDefault="004B5000" w:rsidP="00F81F64">
            <w:pPr>
              <w:jc w:val="center"/>
              <w:rPr>
                <w:b/>
                <w:sz w:val="14"/>
                <w:szCs w:val="14"/>
              </w:rPr>
            </w:pPr>
            <w:bookmarkStart w:id="0" w:name="_GoBack"/>
            <w:bookmarkEnd w:id="0"/>
            <w:r>
              <w:rPr>
                <w:b/>
                <w:noProof/>
                <w:sz w:val="14"/>
                <w:szCs w:val="14"/>
              </w:rPr>
              <w:t>MISSIONI E PROGRAMMI</w:t>
            </w:r>
          </w:p>
        </w:tc>
        <w:tc>
          <w:tcPr>
            <w:tcW w:w="10290" w:type="dxa"/>
            <w:gridSpan w:val="10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179D" w:rsidRPr="007C32FF" w:rsidRDefault="004B5000" w:rsidP="00F81F64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COMPOSIZIONE DELLE SPESE PER MISSIONI E PROGRAMMI (dati percentuali)</w:t>
            </w:r>
          </w:p>
        </w:tc>
      </w:tr>
      <w:tr w:rsidR="0074179D" w:rsidRPr="00F81F64">
        <w:trPr>
          <w:cantSplit/>
          <w:trHeight w:val="285"/>
          <w:tblHeader/>
        </w:trPr>
        <w:tc>
          <w:tcPr>
            <w:tcW w:w="5636" w:type="dxa"/>
            <w:gridSpan w:val="2"/>
            <w:vMerge/>
            <w:tcBorders>
              <w:left w:val="double" w:sz="4" w:space="0" w:color="auto"/>
            </w:tcBorders>
            <w:vAlign w:val="center"/>
          </w:tcPr>
          <w:p w:rsidR="0074179D" w:rsidRPr="00F81F64" w:rsidRDefault="004B5000" w:rsidP="00F81F64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292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179D" w:rsidRPr="007C32FF" w:rsidRDefault="004B5000" w:rsidP="00F81F64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Previsioni iniziali</w:t>
            </w:r>
          </w:p>
        </w:tc>
        <w:tc>
          <w:tcPr>
            <w:tcW w:w="295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79D" w:rsidRPr="007C32FF" w:rsidRDefault="004B5000" w:rsidP="0074179D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Previsioni defintive</w:t>
            </w:r>
          </w:p>
        </w:tc>
        <w:tc>
          <w:tcPr>
            <w:tcW w:w="4410" w:type="dxa"/>
            <w:gridSpan w:val="3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179D" w:rsidRPr="007C32FF" w:rsidRDefault="004B5000" w:rsidP="0074179D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Dati di rendiconto</w:t>
            </w:r>
          </w:p>
        </w:tc>
      </w:tr>
      <w:tr w:rsidR="0074179D" w:rsidRPr="00F81F64">
        <w:trPr>
          <w:cantSplit/>
          <w:trHeight w:val="1245"/>
          <w:tblHeader/>
        </w:trPr>
        <w:tc>
          <w:tcPr>
            <w:tcW w:w="5636" w:type="dxa"/>
            <w:gridSpan w:val="2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74179D" w:rsidRPr="00F81F64" w:rsidRDefault="004B5000" w:rsidP="00F81F64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146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4179D" w:rsidRPr="007C32FF" w:rsidRDefault="004B5000" w:rsidP="00F81F64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Incidenza Missione/Programma: Previsioni stanziamento / totale previsioni missioni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4179D" w:rsidRPr="007C32FF" w:rsidRDefault="004B5000" w:rsidP="00F81F64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di cui incidenza FPV: Previsioni stanziamento FPV/ Previsione FPV totale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4179D" w:rsidRPr="007C32FF" w:rsidRDefault="004B5000" w:rsidP="00F81F64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Incidenza Missione/Programma: Previsioni stanziamento / totale previsioni missioni</w:t>
            </w:r>
          </w:p>
        </w:tc>
        <w:tc>
          <w:tcPr>
            <w:tcW w:w="147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4179D" w:rsidRPr="007C32FF" w:rsidRDefault="004B5000" w:rsidP="00F81F64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di cui incidenza FPV: Previsioni stanziamento FPV/ Previsione FPV totale</w:t>
            </w:r>
          </w:p>
        </w:tc>
        <w:tc>
          <w:tcPr>
            <w:tcW w:w="14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4179D" w:rsidRPr="007C32FF" w:rsidRDefault="004B5000" w:rsidP="00F81F64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Incidenza Missione programm</w:t>
            </w:r>
            <w:r>
              <w:rPr>
                <w:b/>
                <w:noProof/>
                <w:sz w:val="14"/>
                <w:szCs w:val="14"/>
              </w:rPr>
              <w:t>a: (Impegni + FPV)/(Totale impegni + Totale FPV)</w:t>
            </w:r>
          </w:p>
        </w:tc>
        <w:tc>
          <w:tcPr>
            <w:tcW w:w="1470" w:type="dxa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4179D" w:rsidRPr="007C32FF" w:rsidRDefault="004B5000" w:rsidP="0074179D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di cui incidenza FPV: FPV / Totale FPV</w:t>
            </w:r>
          </w:p>
        </w:tc>
        <w:tc>
          <w:tcPr>
            <w:tcW w:w="1470" w:type="dxa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4179D" w:rsidRPr="009B715D" w:rsidRDefault="004B5000" w:rsidP="00F81F64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di cui incidenza economie di spesa: Economie di competenza/ Totale Economie di competenza</w:t>
            </w:r>
          </w:p>
        </w:tc>
      </w:tr>
      <w:tr w:rsidR="00FC719A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FC719A" w:rsidRPr="004D78FD" w:rsidRDefault="004B5000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FC719A" w:rsidRPr="002405E0" w:rsidRDefault="004B5000" w:rsidP="005B5DE2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01</w:t>
            </w:r>
          </w:p>
        </w:tc>
        <w:tc>
          <w:tcPr>
            <w:tcW w:w="5170" w:type="dxa"/>
            <w:tcBorders>
              <w:top w:val="double" w:sz="4" w:space="0" w:color="auto"/>
              <w:bottom w:val="nil"/>
            </w:tcBorders>
          </w:tcPr>
          <w:p w:rsidR="00FC719A" w:rsidRPr="004D78FD" w:rsidRDefault="004B5000" w:rsidP="00CA5899">
            <w:pPr>
              <w:rPr>
                <w:b/>
                <w:sz w:val="6"/>
                <w:szCs w:val="6"/>
              </w:rPr>
            </w:pPr>
          </w:p>
          <w:p w:rsidR="00FC719A" w:rsidRPr="002405E0" w:rsidRDefault="004B5000" w:rsidP="00CA5899">
            <w:pPr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SERVIZI ISTITUZIONALI, GENERALI E DI GESTIONE</w:t>
            </w:r>
          </w:p>
          <w:p w:rsidR="00FC719A" w:rsidRPr="00F81F64" w:rsidRDefault="004B5000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455" w:type="dxa"/>
            <w:tcBorders>
              <w:top w:val="double" w:sz="4" w:space="0" w:color="auto"/>
              <w:bottom w:val="nil"/>
            </w:tcBorders>
          </w:tcPr>
          <w:p w:rsidR="00FC719A" w:rsidRPr="00F81F64" w:rsidRDefault="004B5000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470" w:type="dxa"/>
            <w:gridSpan w:val="2"/>
            <w:tcBorders>
              <w:top w:val="double" w:sz="4" w:space="0" w:color="auto"/>
              <w:bottom w:val="nil"/>
            </w:tcBorders>
          </w:tcPr>
          <w:p w:rsidR="00FC719A" w:rsidRPr="00F81F64" w:rsidRDefault="004B5000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470" w:type="dxa"/>
            <w:gridSpan w:val="2"/>
            <w:tcBorders>
              <w:top w:val="double" w:sz="4" w:space="0" w:color="auto"/>
              <w:bottom w:val="nil"/>
            </w:tcBorders>
          </w:tcPr>
          <w:p w:rsidR="00FC719A" w:rsidRPr="00F81F64" w:rsidRDefault="004B5000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483" w:type="dxa"/>
            <w:gridSpan w:val="2"/>
            <w:tcBorders>
              <w:top w:val="double" w:sz="4" w:space="0" w:color="auto"/>
              <w:bottom w:val="nil"/>
            </w:tcBorders>
          </w:tcPr>
          <w:p w:rsidR="00FC719A" w:rsidRPr="00F81F64" w:rsidRDefault="004B5000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470" w:type="dxa"/>
            <w:tcBorders>
              <w:top w:val="double" w:sz="4" w:space="0" w:color="auto"/>
              <w:bottom w:val="nil"/>
            </w:tcBorders>
          </w:tcPr>
          <w:p w:rsidR="00FC719A" w:rsidRPr="00F81F64" w:rsidRDefault="004B5000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470" w:type="dxa"/>
            <w:tcBorders>
              <w:top w:val="double" w:sz="4" w:space="0" w:color="auto"/>
              <w:bottom w:val="nil"/>
            </w:tcBorders>
          </w:tcPr>
          <w:p w:rsidR="00FC719A" w:rsidRPr="00F81F64" w:rsidRDefault="004B5000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47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FC719A" w:rsidRPr="00F81F64" w:rsidRDefault="004B5000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034620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034620" w:rsidRPr="005B5DE2" w:rsidRDefault="004B5000" w:rsidP="005B5DE2">
            <w:pPr>
              <w:jc w:val="center"/>
              <w:rPr>
                <w:sz w:val="11"/>
                <w:szCs w:val="11"/>
              </w:rPr>
            </w:pPr>
            <w:r>
              <w:rPr>
                <w:rFonts w:ascii="Calibri" w:hAnsi="Calibri" w:cs="Calibri"/>
                <w:b/>
                <w:bCs/>
                <w:noProof/>
                <w:sz w:val="14"/>
                <w:szCs w:val="14"/>
              </w:rPr>
              <w:t>01</w:t>
            </w:r>
          </w:p>
        </w:tc>
        <w:tc>
          <w:tcPr>
            <w:tcW w:w="5170" w:type="dxa"/>
            <w:tcBorders>
              <w:top w:val="nil"/>
              <w:bottom w:val="nil"/>
            </w:tcBorders>
          </w:tcPr>
          <w:p w:rsidR="00034620" w:rsidRPr="00592206" w:rsidRDefault="004B5000" w:rsidP="00CA5899">
            <w:p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ORGANI ISTITUZIONALI</w:t>
            </w:r>
          </w:p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1455" w:type="dxa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0,65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0,62</w:t>
            </w:r>
          </w:p>
        </w:tc>
        <w:tc>
          <w:tcPr>
            <w:tcW w:w="1483" w:type="dxa"/>
            <w:gridSpan w:val="2"/>
            <w:tcBorders>
              <w:top w:val="nil"/>
              <w:bottom w:val="nil"/>
            </w:tcBorders>
          </w:tcPr>
          <w:p w:rsidR="00034620" w:rsidRPr="00592206" w:rsidRDefault="004B5000" w:rsidP="00D44DB3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0,70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nil"/>
              <w:right w:val="double" w:sz="4" w:space="0" w:color="auto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0,36</w:t>
            </w:r>
          </w:p>
        </w:tc>
      </w:tr>
      <w:tr w:rsidR="00034620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034620" w:rsidRPr="005B5DE2" w:rsidRDefault="004B5000" w:rsidP="005B5DE2">
            <w:pPr>
              <w:jc w:val="center"/>
              <w:rPr>
                <w:sz w:val="11"/>
                <w:szCs w:val="11"/>
              </w:rPr>
            </w:pPr>
            <w:r>
              <w:rPr>
                <w:rFonts w:ascii="Calibri" w:hAnsi="Calibri" w:cs="Calibri"/>
                <w:b/>
                <w:bCs/>
                <w:noProof/>
                <w:sz w:val="14"/>
                <w:szCs w:val="14"/>
              </w:rPr>
              <w:t>02</w:t>
            </w:r>
          </w:p>
        </w:tc>
        <w:tc>
          <w:tcPr>
            <w:tcW w:w="5170" w:type="dxa"/>
            <w:tcBorders>
              <w:top w:val="nil"/>
              <w:bottom w:val="nil"/>
            </w:tcBorders>
          </w:tcPr>
          <w:p w:rsidR="00034620" w:rsidRPr="00592206" w:rsidRDefault="004B5000" w:rsidP="00CA5899">
            <w:p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SEGRETERIA GENERALE</w:t>
            </w:r>
          </w:p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1455" w:type="dxa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3,76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3,62</w:t>
            </w:r>
          </w:p>
        </w:tc>
        <w:tc>
          <w:tcPr>
            <w:tcW w:w="1483" w:type="dxa"/>
            <w:gridSpan w:val="2"/>
            <w:tcBorders>
              <w:top w:val="nil"/>
              <w:bottom w:val="nil"/>
            </w:tcBorders>
          </w:tcPr>
          <w:p w:rsidR="00034620" w:rsidRPr="00592206" w:rsidRDefault="004B5000" w:rsidP="00D44DB3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4,34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nil"/>
              <w:right w:val="double" w:sz="4" w:space="0" w:color="auto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1,35</w:t>
            </w:r>
          </w:p>
        </w:tc>
      </w:tr>
      <w:tr w:rsidR="00034620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034620" w:rsidRPr="005B5DE2" w:rsidRDefault="004B5000" w:rsidP="005B5DE2">
            <w:pPr>
              <w:jc w:val="center"/>
              <w:rPr>
                <w:sz w:val="11"/>
                <w:szCs w:val="11"/>
              </w:rPr>
            </w:pPr>
            <w:r>
              <w:rPr>
                <w:rFonts w:ascii="Calibri" w:hAnsi="Calibri" w:cs="Calibri"/>
                <w:b/>
                <w:bCs/>
                <w:noProof/>
                <w:sz w:val="14"/>
                <w:szCs w:val="14"/>
              </w:rPr>
              <w:t>03</w:t>
            </w:r>
          </w:p>
        </w:tc>
        <w:tc>
          <w:tcPr>
            <w:tcW w:w="5170" w:type="dxa"/>
            <w:tcBorders>
              <w:top w:val="nil"/>
              <w:bottom w:val="nil"/>
            </w:tcBorders>
          </w:tcPr>
          <w:p w:rsidR="00034620" w:rsidRPr="00592206" w:rsidRDefault="004B5000" w:rsidP="00CA5899">
            <w:p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GESTIONE ECONOMICA, FINANZIARIA, PROGRAMMAZIONE E PROVVEDITORATO</w:t>
            </w:r>
          </w:p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1455" w:type="dxa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6,46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6,67</w:t>
            </w:r>
          </w:p>
        </w:tc>
        <w:tc>
          <w:tcPr>
            <w:tcW w:w="1483" w:type="dxa"/>
            <w:gridSpan w:val="2"/>
            <w:tcBorders>
              <w:top w:val="nil"/>
              <w:bottom w:val="nil"/>
            </w:tcBorders>
          </w:tcPr>
          <w:p w:rsidR="00034620" w:rsidRPr="00592206" w:rsidRDefault="004B5000" w:rsidP="00D44DB3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5,46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nil"/>
              <w:right w:val="double" w:sz="4" w:space="0" w:color="auto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10,45</w:t>
            </w:r>
          </w:p>
        </w:tc>
      </w:tr>
      <w:tr w:rsidR="00034620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034620" w:rsidRPr="005B5DE2" w:rsidRDefault="004B5000" w:rsidP="005B5DE2">
            <w:pPr>
              <w:jc w:val="center"/>
              <w:rPr>
                <w:sz w:val="11"/>
                <w:szCs w:val="11"/>
              </w:rPr>
            </w:pPr>
            <w:r>
              <w:rPr>
                <w:rFonts w:ascii="Calibri" w:hAnsi="Calibri" w:cs="Calibri"/>
                <w:b/>
                <w:bCs/>
                <w:noProof/>
                <w:sz w:val="14"/>
                <w:szCs w:val="14"/>
              </w:rPr>
              <w:t>04</w:t>
            </w:r>
          </w:p>
        </w:tc>
        <w:tc>
          <w:tcPr>
            <w:tcW w:w="5170" w:type="dxa"/>
            <w:tcBorders>
              <w:top w:val="nil"/>
              <w:bottom w:val="nil"/>
            </w:tcBorders>
          </w:tcPr>
          <w:p w:rsidR="00034620" w:rsidRPr="00592206" w:rsidRDefault="004B5000" w:rsidP="00CA5899">
            <w:p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GESTIONE DELLE ENTRATE TRIBUTARIE E SERVIZI FISCALI</w:t>
            </w:r>
          </w:p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1455" w:type="dxa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1,50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1,50</w:t>
            </w:r>
          </w:p>
        </w:tc>
        <w:tc>
          <w:tcPr>
            <w:tcW w:w="1483" w:type="dxa"/>
            <w:gridSpan w:val="2"/>
            <w:tcBorders>
              <w:top w:val="nil"/>
              <w:bottom w:val="nil"/>
            </w:tcBorders>
          </w:tcPr>
          <w:p w:rsidR="00034620" w:rsidRPr="00592206" w:rsidRDefault="004B5000" w:rsidP="00D44DB3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1,69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nil"/>
              <w:right w:val="double" w:sz="4" w:space="0" w:color="auto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0,87</w:t>
            </w:r>
          </w:p>
        </w:tc>
      </w:tr>
      <w:tr w:rsidR="00034620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034620" w:rsidRPr="005B5DE2" w:rsidRDefault="004B5000" w:rsidP="005B5DE2">
            <w:pPr>
              <w:jc w:val="center"/>
              <w:rPr>
                <w:sz w:val="11"/>
                <w:szCs w:val="11"/>
              </w:rPr>
            </w:pPr>
            <w:r>
              <w:rPr>
                <w:rFonts w:ascii="Calibri" w:hAnsi="Calibri" w:cs="Calibri"/>
                <w:b/>
                <w:bCs/>
                <w:noProof/>
                <w:sz w:val="14"/>
                <w:szCs w:val="14"/>
              </w:rPr>
              <w:t>05</w:t>
            </w:r>
          </w:p>
        </w:tc>
        <w:tc>
          <w:tcPr>
            <w:tcW w:w="5170" w:type="dxa"/>
            <w:tcBorders>
              <w:top w:val="nil"/>
              <w:bottom w:val="nil"/>
            </w:tcBorders>
          </w:tcPr>
          <w:p w:rsidR="00034620" w:rsidRPr="00592206" w:rsidRDefault="004B5000" w:rsidP="00CA5899">
            <w:p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GESTIONE DEI BENI DEMANIALI E PATRIMONIALI</w:t>
            </w:r>
          </w:p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1455" w:type="dxa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0,91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1,31</w:t>
            </w:r>
          </w:p>
        </w:tc>
        <w:tc>
          <w:tcPr>
            <w:tcW w:w="1483" w:type="dxa"/>
            <w:gridSpan w:val="2"/>
            <w:tcBorders>
              <w:top w:val="nil"/>
              <w:bottom w:val="nil"/>
            </w:tcBorders>
          </w:tcPr>
          <w:p w:rsidR="00034620" w:rsidRPr="00592206" w:rsidRDefault="004B5000" w:rsidP="00D44DB3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1,23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nil"/>
              <w:right w:val="double" w:sz="4" w:space="0" w:color="auto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1,58</w:t>
            </w:r>
          </w:p>
        </w:tc>
      </w:tr>
      <w:tr w:rsidR="00034620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034620" w:rsidRPr="005B5DE2" w:rsidRDefault="004B5000" w:rsidP="005B5DE2">
            <w:pPr>
              <w:jc w:val="center"/>
              <w:rPr>
                <w:sz w:val="11"/>
                <w:szCs w:val="11"/>
              </w:rPr>
            </w:pPr>
            <w:r>
              <w:rPr>
                <w:rFonts w:ascii="Calibri" w:hAnsi="Calibri" w:cs="Calibri"/>
                <w:b/>
                <w:bCs/>
                <w:noProof/>
                <w:sz w:val="14"/>
                <w:szCs w:val="14"/>
              </w:rPr>
              <w:t>06</w:t>
            </w:r>
          </w:p>
        </w:tc>
        <w:tc>
          <w:tcPr>
            <w:tcW w:w="5170" w:type="dxa"/>
            <w:tcBorders>
              <w:top w:val="nil"/>
              <w:bottom w:val="nil"/>
            </w:tcBorders>
          </w:tcPr>
          <w:p w:rsidR="00034620" w:rsidRPr="00592206" w:rsidRDefault="004B5000" w:rsidP="00CA5899">
            <w:p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UFFICIO TECNICO</w:t>
            </w:r>
          </w:p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1455" w:type="dxa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1,32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1,35</w:t>
            </w:r>
          </w:p>
        </w:tc>
        <w:tc>
          <w:tcPr>
            <w:tcW w:w="1483" w:type="dxa"/>
            <w:gridSpan w:val="2"/>
            <w:tcBorders>
              <w:top w:val="nil"/>
              <w:bottom w:val="nil"/>
            </w:tcBorders>
          </w:tcPr>
          <w:p w:rsidR="00034620" w:rsidRPr="00592206" w:rsidRDefault="004B5000" w:rsidP="00D44DB3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1,53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nil"/>
              <w:right w:val="double" w:sz="4" w:space="0" w:color="auto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0,77</w:t>
            </w:r>
          </w:p>
        </w:tc>
      </w:tr>
      <w:tr w:rsidR="00034620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034620" w:rsidRPr="005B5DE2" w:rsidRDefault="004B5000" w:rsidP="005B5DE2">
            <w:pPr>
              <w:jc w:val="center"/>
              <w:rPr>
                <w:sz w:val="11"/>
                <w:szCs w:val="11"/>
              </w:rPr>
            </w:pPr>
            <w:r>
              <w:rPr>
                <w:rFonts w:ascii="Calibri" w:hAnsi="Calibri" w:cs="Calibri"/>
                <w:b/>
                <w:bCs/>
                <w:noProof/>
                <w:sz w:val="14"/>
                <w:szCs w:val="14"/>
              </w:rPr>
              <w:t>07</w:t>
            </w:r>
          </w:p>
        </w:tc>
        <w:tc>
          <w:tcPr>
            <w:tcW w:w="5170" w:type="dxa"/>
            <w:tcBorders>
              <w:top w:val="nil"/>
              <w:bottom w:val="nil"/>
            </w:tcBorders>
          </w:tcPr>
          <w:p w:rsidR="00034620" w:rsidRPr="00592206" w:rsidRDefault="004B5000" w:rsidP="00CA5899">
            <w:p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SERVIZIO ELETTORALE E CONSULTAZIONI POPOLARI - ANAGRAFE E STATO CIVILE</w:t>
            </w:r>
          </w:p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1455" w:type="dxa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3,33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3,03</w:t>
            </w:r>
          </w:p>
        </w:tc>
        <w:tc>
          <w:tcPr>
            <w:tcW w:w="1483" w:type="dxa"/>
            <w:gridSpan w:val="2"/>
            <w:tcBorders>
              <w:top w:val="nil"/>
              <w:bottom w:val="nil"/>
            </w:tcBorders>
          </w:tcPr>
          <w:p w:rsidR="00034620" w:rsidRPr="00592206" w:rsidRDefault="004B5000" w:rsidP="00D44DB3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3,29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nil"/>
              <w:right w:val="double" w:sz="4" w:space="0" w:color="auto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2,20</w:t>
            </w:r>
          </w:p>
        </w:tc>
      </w:tr>
      <w:tr w:rsidR="00034620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034620" w:rsidRPr="005B5DE2" w:rsidRDefault="004B5000" w:rsidP="005B5DE2">
            <w:pPr>
              <w:jc w:val="center"/>
              <w:rPr>
                <w:sz w:val="11"/>
                <w:szCs w:val="11"/>
              </w:rPr>
            </w:pPr>
            <w:r>
              <w:rPr>
                <w:rFonts w:ascii="Calibri" w:hAnsi="Calibri" w:cs="Calibri"/>
                <w:b/>
                <w:bCs/>
                <w:noProof/>
                <w:sz w:val="14"/>
                <w:szCs w:val="14"/>
              </w:rPr>
              <w:t>08</w:t>
            </w:r>
          </w:p>
        </w:tc>
        <w:tc>
          <w:tcPr>
            <w:tcW w:w="5170" w:type="dxa"/>
            <w:tcBorders>
              <w:top w:val="nil"/>
              <w:bottom w:val="nil"/>
            </w:tcBorders>
          </w:tcPr>
          <w:p w:rsidR="00034620" w:rsidRPr="00592206" w:rsidRDefault="004B5000" w:rsidP="00CA5899">
            <w:p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STATISTICA E SISTEMI INFORMATIVI</w:t>
            </w:r>
          </w:p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1455" w:type="dxa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1,62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2,30</w:t>
            </w:r>
          </w:p>
        </w:tc>
        <w:tc>
          <w:tcPr>
            <w:tcW w:w="1483" w:type="dxa"/>
            <w:gridSpan w:val="2"/>
            <w:tcBorders>
              <w:top w:val="nil"/>
              <w:bottom w:val="nil"/>
            </w:tcBorders>
          </w:tcPr>
          <w:p w:rsidR="00034620" w:rsidRPr="00592206" w:rsidRDefault="004B5000" w:rsidP="00D44DB3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2,59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nil"/>
              <w:right w:val="double" w:sz="4" w:space="0" w:color="auto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1,40</w:t>
            </w:r>
          </w:p>
        </w:tc>
      </w:tr>
      <w:tr w:rsidR="00034620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034620" w:rsidRPr="005B5DE2" w:rsidRDefault="004B5000" w:rsidP="005B5DE2">
            <w:pPr>
              <w:jc w:val="center"/>
              <w:rPr>
                <w:sz w:val="11"/>
                <w:szCs w:val="11"/>
              </w:rPr>
            </w:pPr>
            <w:r>
              <w:rPr>
                <w:rFonts w:ascii="Calibri" w:hAnsi="Calibri" w:cs="Calibri"/>
                <w:b/>
                <w:bCs/>
                <w:noProof/>
                <w:sz w:val="14"/>
                <w:szCs w:val="14"/>
              </w:rPr>
              <w:t>10</w:t>
            </w:r>
          </w:p>
        </w:tc>
        <w:tc>
          <w:tcPr>
            <w:tcW w:w="5170" w:type="dxa"/>
            <w:tcBorders>
              <w:top w:val="nil"/>
              <w:bottom w:val="nil"/>
            </w:tcBorders>
          </w:tcPr>
          <w:p w:rsidR="00034620" w:rsidRPr="00592206" w:rsidRDefault="004B5000" w:rsidP="00CA5899">
            <w:p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RISORSE UMANE</w:t>
            </w:r>
          </w:p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1455" w:type="dxa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0,20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0,19</w:t>
            </w:r>
          </w:p>
        </w:tc>
        <w:tc>
          <w:tcPr>
            <w:tcW w:w="1483" w:type="dxa"/>
            <w:gridSpan w:val="2"/>
            <w:tcBorders>
              <w:top w:val="nil"/>
              <w:bottom w:val="nil"/>
            </w:tcBorders>
          </w:tcPr>
          <w:p w:rsidR="00034620" w:rsidRPr="00592206" w:rsidRDefault="004B5000" w:rsidP="00D44DB3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0,17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nil"/>
              <w:right w:val="double" w:sz="4" w:space="0" w:color="auto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0,26</w:t>
            </w:r>
          </w:p>
        </w:tc>
      </w:tr>
      <w:tr w:rsidR="00034620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034620" w:rsidRPr="005B5DE2" w:rsidRDefault="004B5000" w:rsidP="005B5DE2">
            <w:pPr>
              <w:jc w:val="center"/>
              <w:rPr>
                <w:sz w:val="11"/>
                <w:szCs w:val="11"/>
              </w:rPr>
            </w:pPr>
            <w:r>
              <w:rPr>
                <w:rFonts w:ascii="Calibri" w:hAnsi="Calibri" w:cs="Calibri"/>
                <w:b/>
                <w:bCs/>
                <w:noProof/>
                <w:sz w:val="14"/>
                <w:szCs w:val="14"/>
              </w:rPr>
              <w:t>11</w:t>
            </w:r>
          </w:p>
        </w:tc>
        <w:tc>
          <w:tcPr>
            <w:tcW w:w="5170" w:type="dxa"/>
            <w:tcBorders>
              <w:top w:val="nil"/>
              <w:bottom w:val="nil"/>
            </w:tcBorders>
          </w:tcPr>
          <w:p w:rsidR="00034620" w:rsidRPr="00592206" w:rsidRDefault="004B5000" w:rsidP="00CA5899">
            <w:p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ALTRI SERVIZI GENERALI</w:t>
            </w:r>
          </w:p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1455" w:type="dxa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0,84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0,86</w:t>
            </w:r>
          </w:p>
        </w:tc>
        <w:tc>
          <w:tcPr>
            <w:tcW w:w="1483" w:type="dxa"/>
            <w:gridSpan w:val="2"/>
            <w:tcBorders>
              <w:top w:val="nil"/>
              <w:bottom w:val="nil"/>
            </w:tcBorders>
          </w:tcPr>
          <w:p w:rsidR="00034620" w:rsidRPr="00592206" w:rsidRDefault="004B5000" w:rsidP="00D44DB3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0,84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nil"/>
              <w:right w:val="double" w:sz="4" w:space="0" w:color="auto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0,94</w:t>
            </w:r>
          </w:p>
        </w:tc>
      </w:tr>
      <w:tr w:rsidR="00AF7206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AF7206" w:rsidRPr="004D78FD" w:rsidRDefault="004B5000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AF7206" w:rsidRPr="004D78FD" w:rsidRDefault="004B5000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5170" w:type="dxa"/>
            <w:tcBorders>
              <w:top w:val="nil"/>
              <w:bottom w:val="double" w:sz="4" w:space="0" w:color="auto"/>
            </w:tcBorders>
          </w:tcPr>
          <w:p w:rsidR="00AF7206" w:rsidRPr="004D78FD" w:rsidRDefault="004B5000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AF7206" w:rsidRPr="00E30817" w:rsidRDefault="004B5000" w:rsidP="00AF7206">
            <w:pPr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SERVIZI ISTITUZIONALI, GENERALI E DI GESTIONE</w:t>
            </w:r>
          </w:p>
        </w:tc>
        <w:tc>
          <w:tcPr>
            <w:tcW w:w="1455" w:type="dxa"/>
            <w:tcBorders>
              <w:top w:val="nil"/>
              <w:bottom w:val="double" w:sz="4" w:space="0" w:color="auto"/>
            </w:tcBorders>
          </w:tcPr>
          <w:p w:rsidR="00AF7206" w:rsidRPr="004D78FD" w:rsidRDefault="004B5000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AF7206" w:rsidRPr="00E30817" w:rsidRDefault="004B5000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20,59</w:t>
            </w:r>
          </w:p>
        </w:tc>
        <w:tc>
          <w:tcPr>
            <w:tcW w:w="1470" w:type="dxa"/>
            <w:gridSpan w:val="2"/>
            <w:tcBorders>
              <w:top w:val="nil"/>
              <w:bottom w:val="double" w:sz="4" w:space="0" w:color="auto"/>
            </w:tcBorders>
          </w:tcPr>
          <w:p w:rsidR="00AF7206" w:rsidRPr="004D78FD" w:rsidRDefault="004B5000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AF7206" w:rsidRPr="00E30817" w:rsidRDefault="004B5000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gridSpan w:val="2"/>
            <w:tcBorders>
              <w:top w:val="nil"/>
              <w:bottom w:val="double" w:sz="4" w:space="0" w:color="auto"/>
            </w:tcBorders>
          </w:tcPr>
          <w:p w:rsidR="00AF7206" w:rsidRPr="004D78FD" w:rsidRDefault="004B5000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AF7206" w:rsidRPr="00E30817" w:rsidRDefault="004B5000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21,45</w:t>
            </w:r>
          </w:p>
        </w:tc>
        <w:tc>
          <w:tcPr>
            <w:tcW w:w="1483" w:type="dxa"/>
            <w:gridSpan w:val="2"/>
            <w:tcBorders>
              <w:top w:val="nil"/>
              <w:bottom w:val="double" w:sz="4" w:space="0" w:color="auto"/>
            </w:tcBorders>
          </w:tcPr>
          <w:p w:rsidR="00AF7206" w:rsidRPr="004D78FD" w:rsidRDefault="004B5000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AF7206" w:rsidRPr="00E30817" w:rsidRDefault="004B5000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double" w:sz="4" w:space="0" w:color="auto"/>
            </w:tcBorders>
          </w:tcPr>
          <w:p w:rsidR="00AF7206" w:rsidRPr="004D78FD" w:rsidRDefault="004B5000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AF7206" w:rsidRPr="00E30817" w:rsidRDefault="004B5000" w:rsidP="0028733D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21,84</w:t>
            </w:r>
          </w:p>
        </w:tc>
        <w:tc>
          <w:tcPr>
            <w:tcW w:w="1470" w:type="dxa"/>
            <w:tcBorders>
              <w:top w:val="nil"/>
              <w:bottom w:val="double" w:sz="4" w:space="0" w:color="auto"/>
            </w:tcBorders>
          </w:tcPr>
          <w:p w:rsidR="00AF7206" w:rsidRPr="004D78FD" w:rsidRDefault="004B5000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AF7206" w:rsidRPr="00E30817" w:rsidRDefault="004B5000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AF7206" w:rsidRPr="004D78FD" w:rsidRDefault="004B5000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AF7206" w:rsidRPr="00E30817" w:rsidRDefault="004B5000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20,18</w:t>
            </w:r>
          </w:p>
        </w:tc>
      </w:tr>
      <w:tr w:rsidR="00FC719A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FC719A" w:rsidRPr="004D78FD" w:rsidRDefault="004B5000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FC719A" w:rsidRPr="002405E0" w:rsidRDefault="004B5000" w:rsidP="005B5DE2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03</w:t>
            </w:r>
          </w:p>
        </w:tc>
        <w:tc>
          <w:tcPr>
            <w:tcW w:w="5170" w:type="dxa"/>
            <w:tcBorders>
              <w:top w:val="double" w:sz="4" w:space="0" w:color="auto"/>
              <w:bottom w:val="nil"/>
            </w:tcBorders>
          </w:tcPr>
          <w:p w:rsidR="00FC719A" w:rsidRPr="004D78FD" w:rsidRDefault="004B5000" w:rsidP="00CA5899">
            <w:pPr>
              <w:rPr>
                <w:b/>
                <w:sz w:val="6"/>
                <w:szCs w:val="6"/>
              </w:rPr>
            </w:pPr>
          </w:p>
          <w:p w:rsidR="00FC719A" w:rsidRPr="002405E0" w:rsidRDefault="004B5000" w:rsidP="00CA5899">
            <w:pPr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ORDINE PUBBLICO E SICUREZZA</w:t>
            </w:r>
          </w:p>
          <w:p w:rsidR="00FC719A" w:rsidRPr="00F81F64" w:rsidRDefault="004B5000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455" w:type="dxa"/>
            <w:tcBorders>
              <w:top w:val="double" w:sz="4" w:space="0" w:color="auto"/>
              <w:bottom w:val="nil"/>
            </w:tcBorders>
          </w:tcPr>
          <w:p w:rsidR="00FC719A" w:rsidRPr="00F81F64" w:rsidRDefault="004B5000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470" w:type="dxa"/>
            <w:gridSpan w:val="2"/>
            <w:tcBorders>
              <w:top w:val="double" w:sz="4" w:space="0" w:color="auto"/>
              <w:bottom w:val="nil"/>
            </w:tcBorders>
          </w:tcPr>
          <w:p w:rsidR="00FC719A" w:rsidRPr="00F81F64" w:rsidRDefault="004B5000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470" w:type="dxa"/>
            <w:gridSpan w:val="2"/>
            <w:tcBorders>
              <w:top w:val="double" w:sz="4" w:space="0" w:color="auto"/>
              <w:bottom w:val="nil"/>
            </w:tcBorders>
          </w:tcPr>
          <w:p w:rsidR="00FC719A" w:rsidRPr="00F81F64" w:rsidRDefault="004B5000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483" w:type="dxa"/>
            <w:gridSpan w:val="2"/>
            <w:tcBorders>
              <w:top w:val="double" w:sz="4" w:space="0" w:color="auto"/>
              <w:bottom w:val="nil"/>
            </w:tcBorders>
          </w:tcPr>
          <w:p w:rsidR="00FC719A" w:rsidRPr="00F81F64" w:rsidRDefault="004B5000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470" w:type="dxa"/>
            <w:tcBorders>
              <w:top w:val="double" w:sz="4" w:space="0" w:color="auto"/>
              <w:bottom w:val="nil"/>
            </w:tcBorders>
          </w:tcPr>
          <w:p w:rsidR="00FC719A" w:rsidRPr="00F81F64" w:rsidRDefault="004B5000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470" w:type="dxa"/>
            <w:tcBorders>
              <w:top w:val="double" w:sz="4" w:space="0" w:color="auto"/>
              <w:bottom w:val="nil"/>
            </w:tcBorders>
          </w:tcPr>
          <w:p w:rsidR="00FC719A" w:rsidRPr="00F81F64" w:rsidRDefault="004B5000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47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FC719A" w:rsidRPr="00F81F64" w:rsidRDefault="004B5000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034620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034620" w:rsidRPr="005B5DE2" w:rsidRDefault="004B5000" w:rsidP="005B5DE2">
            <w:pPr>
              <w:jc w:val="center"/>
              <w:rPr>
                <w:sz w:val="11"/>
                <w:szCs w:val="11"/>
              </w:rPr>
            </w:pPr>
            <w:r>
              <w:rPr>
                <w:rFonts w:ascii="Calibri" w:hAnsi="Calibri" w:cs="Calibri"/>
                <w:b/>
                <w:bCs/>
                <w:noProof/>
                <w:sz w:val="14"/>
                <w:szCs w:val="14"/>
              </w:rPr>
              <w:t>01</w:t>
            </w:r>
          </w:p>
        </w:tc>
        <w:tc>
          <w:tcPr>
            <w:tcW w:w="5170" w:type="dxa"/>
            <w:tcBorders>
              <w:top w:val="nil"/>
              <w:bottom w:val="nil"/>
            </w:tcBorders>
          </w:tcPr>
          <w:p w:rsidR="00034620" w:rsidRPr="00592206" w:rsidRDefault="004B5000" w:rsidP="00CA5899">
            <w:p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POLIZIA LOCALE E AMMINISTRATIVA</w:t>
            </w:r>
          </w:p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1455" w:type="dxa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1,45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1,74</w:t>
            </w:r>
          </w:p>
        </w:tc>
        <w:tc>
          <w:tcPr>
            <w:tcW w:w="1483" w:type="dxa"/>
            <w:gridSpan w:val="2"/>
            <w:tcBorders>
              <w:top w:val="nil"/>
              <w:bottom w:val="nil"/>
            </w:tcBorders>
          </w:tcPr>
          <w:p w:rsidR="00034620" w:rsidRPr="00592206" w:rsidRDefault="004B5000" w:rsidP="00D44DB3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2,16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nil"/>
              <w:right w:val="double" w:sz="4" w:space="0" w:color="auto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0,43</w:t>
            </w:r>
          </w:p>
        </w:tc>
      </w:tr>
      <w:tr w:rsidR="00034620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034620" w:rsidRPr="005B5DE2" w:rsidRDefault="004B5000" w:rsidP="005B5DE2">
            <w:pPr>
              <w:jc w:val="center"/>
              <w:rPr>
                <w:sz w:val="11"/>
                <w:szCs w:val="11"/>
              </w:rPr>
            </w:pPr>
            <w:r>
              <w:rPr>
                <w:rFonts w:ascii="Calibri" w:hAnsi="Calibri" w:cs="Calibri"/>
                <w:b/>
                <w:bCs/>
                <w:noProof/>
                <w:sz w:val="14"/>
                <w:szCs w:val="14"/>
              </w:rPr>
              <w:t>02</w:t>
            </w:r>
          </w:p>
        </w:tc>
        <w:tc>
          <w:tcPr>
            <w:tcW w:w="5170" w:type="dxa"/>
            <w:tcBorders>
              <w:top w:val="nil"/>
              <w:bottom w:val="nil"/>
            </w:tcBorders>
          </w:tcPr>
          <w:p w:rsidR="00034620" w:rsidRPr="00592206" w:rsidRDefault="004B5000" w:rsidP="00CA5899">
            <w:p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SISTEMA INTEGRATO DI SICUREZZA URBANA</w:t>
            </w:r>
          </w:p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1455" w:type="dxa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0,06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0,06</w:t>
            </w:r>
          </w:p>
        </w:tc>
        <w:tc>
          <w:tcPr>
            <w:tcW w:w="1483" w:type="dxa"/>
            <w:gridSpan w:val="2"/>
            <w:tcBorders>
              <w:top w:val="nil"/>
              <w:bottom w:val="nil"/>
            </w:tcBorders>
          </w:tcPr>
          <w:p w:rsidR="00034620" w:rsidRPr="00592206" w:rsidRDefault="004B5000" w:rsidP="00D44DB3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nil"/>
              <w:right w:val="double" w:sz="4" w:space="0" w:color="auto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0,26</w:t>
            </w:r>
          </w:p>
        </w:tc>
      </w:tr>
      <w:tr w:rsidR="00AF7206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AF7206" w:rsidRPr="004D78FD" w:rsidRDefault="004B5000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AF7206" w:rsidRPr="004D78FD" w:rsidRDefault="004B5000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5170" w:type="dxa"/>
            <w:tcBorders>
              <w:top w:val="nil"/>
              <w:bottom w:val="double" w:sz="4" w:space="0" w:color="auto"/>
            </w:tcBorders>
          </w:tcPr>
          <w:p w:rsidR="00AF7206" w:rsidRPr="004D78FD" w:rsidRDefault="004B5000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AF7206" w:rsidRPr="00E30817" w:rsidRDefault="004B5000" w:rsidP="00AF7206">
            <w:pPr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ORDINE PUBBLICO E SICUREZZA</w:t>
            </w:r>
          </w:p>
        </w:tc>
        <w:tc>
          <w:tcPr>
            <w:tcW w:w="1455" w:type="dxa"/>
            <w:tcBorders>
              <w:top w:val="nil"/>
              <w:bottom w:val="double" w:sz="4" w:space="0" w:color="auto"/>
            </w:tcBorders>
          </w:tcPr>
          <w:p w:rsidR="00AF7206" w:rsidRPr="004D78FD" w:rsidRDefault="004B5000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AF7206" w:rsidRPr="00E30817" w:rsidRDefault="004B5000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1,51</w:t>
            </w:r>
          </w:p>
        </w:tc>
        <w:tc>
          <w:tcPr>
            <w:tcW w:w="1470" w:type="dxa"/>
            <w:gridSpan w:val="2"/>
            <w:tcBorders>
              <w:top w:val="nil"/>
              <w:bottom w:val="double" w:sz="4" w:space="0" w:color="auto"/>
            </w:tcBorders>
          </w:tcPr>
          <w:p w:rsidR="00AF7206" w:rsidRPr="004D78FD" w:rsidRDefault="004B5000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AF7206" w:rsidRPr="00E30817" w:rsidRDefault="004B5000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gridSpan w:val="2"/>
            <w:tcBorders>
              <w:top w:val="nil"/>
              <w:bottom w:val="double" w:sz="4" w:space="0" w:color="auto"/>
            </w:tcBorders>
          </w:tcPr>
          <w:p w:rsidR="00AF7206" w:rsidRPr="004D78FD" w:rsidRDefault="004B5000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AF7206" w:rsidRPr="00E30817" w:rsidRDefault="004B5000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1,80</w:t>
            </w:r>
          </w:p>
        </w:tc>
        <w:tc>
          <w:tcPr>
            <w:tcW w:w="1483" w:type="dxa"/>
            <w:gridSpan w:val="2"/>
            <w:tcBorders>
              <w:top w:val="nil"/>
              <w:bottom w:val="double" w:sz="4" w:space="0" w:color="auto"/>
            </w:tcBorders>
          </w:tcPr>
          <w:p w:rsidR="00AF7206" w:rsidRPr="004D78FD" w:rsidRDefault="004B5000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AF7206" w:rsidRPr="00E30817" w:rsidRDefault="004B5000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double" w:sz="4" w:space="0" w:color="auto"/>
            </w:tcBorders>
          </w:tcPr>
          <w:p w:rsidR="00AF7206" w:rsidRPr="004D78FD" w:rsidRDefault="004B5000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AF7206" w:rsidRPr="00E30817" w:rsidRDefault="004B5000" w:rsidP="0028733D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2,16</w:t>
            </w:r>
          </w:p>
        </w:tc>
        <w:tc>
          <w:tcPr>
            <w:tcW w:w="1470" w:type="dxa"/>
            <w:tcBorders>
              <w:top w:val="nil"/>
              <w:bottom w:val="double" w:sz="4" w:space="0" w:color="auto"/>
            </w:tcBorders>
          </w:tcPr>
          <w:p w:rsidR="00AF7206" w:rsidRPr="004D78FD" w:rsidRDefault="004B5000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AF7206" w:rsidRPr="00E30817" w:rsidRDefault="004B5000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AF7206" w:rsidRPr="004D78FD" w:rsidRDefault="004B5000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AF7206" w:rsidRPr="00E30817" w:rsidRDefault="004B5000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0,69</w:t>
            </w:r>
          </w:p>
        </w:tc>
      </w:tr>
      <w:tr w:rsidR="00FC719A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FC719A" w:rsidRPr="004D78FD" w:rsidRDefault="004B5000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FC719A" w:rsidRPr="002405E0" w:rsidRDefault="004B5000" w:rsidP="005B5DE2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04</w:t>
            </w:r>
          </w:p>
        </w:tc>
        <w:tc>
          <w:tcPr>
            <w:tcW w:w="5170" w:type="dxa"/>
            <w:tcBorders>
              <w:top w:val="double" w:sz="4" w:space="0" w:color="auto"/>
              <w:bottom w:val="nil"/>
            </w:tcBorders>
          </w:tcPr>
          <w:p w:rsidR="00FC719A" w:rsidRPr="004D78FD" w:rsidRDefault="004B5000" w:rsidP="00CA5899">
            <w:pPr>
              <w:rPr>
                <w:b/>
                <w:sz w:val="6"/>
                <w:szCs w:val="6"/>
              </w:rPr>
            </w:pPr>
          </w:p>
          <w:p w:rsidR="00FC719A" w:rsidRPr="002405E0" w:rsidRDefault="004B5000" w:rsidP="00CA5899">
            <w:pPr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ISTRUZIONE E DIRITTO ALLO STUDIO</w:t>
            </w:r>
          </w:p>
          <w:p w:rsidR="00FC719A" w:rsidRPr="00F81F64" w:rsidRDefault="004B5000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455" w:type="dxa"/>
            <w:tcBorders>
              <w:top w:val="double" w:sz="4" w:space="0" w:color="auto"/>
              <w:bottom w:val="nil"/>
            </w:tcBorders>
          </w:tcPr>
          <w:p w:rsidR="00FC719A" w:rsidRPr="00F81F64" w:rsidRDefault="004B5000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470" w:type="dxa"/>
            <w:gridSpan w:val="2"/>
            <w:tcBorders>
              <w:top w:val="double" w:sz="4" w:space="0" w:color="auto"/>
              <w:bottom w:val="nil"/>
            </w:tcBorders>
          </w:tcPr>
          <w:p w:rsidR="00FC719A" w:rsidRPr="00F81F64" w:rsidRDefault="004B5000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470" w:type="dxa"/>
            <w:gridSpan w:val="2"/>
            <w:tcBorders>
              <w:top w:val="double" w:sz="4" w:space="0" w:color="auto"/>
              <w:bottom w:val="nil"/>
            </w:tcBorders>
          </w:tcPr>
          <w:p w:rsidR="00FC719A" w:rsidRPr="00F81F64" w:rsidRDefault="004B5000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483" w:type="dxa"/>
            <w:gridSpan w:val="2"/>
            <w:tcBorders>
              <w:top w:val="double" w:sz="4" w:space="0" w:color="auto"/>
              <w:bottom w:val="nil"/>
            </w:tcBorders>
          </w:tcPr>
          <w:p w:rsidR="00FC719A" w:rsidRPr="00F81F64" w:rsidRDefault="004B5000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470" w:type="dxa"/>
            <w:tcBorders>
              <w:top w:val="double" w:sz="4" w:space="0" w:color="auto"/>
              <w:bottom w:val="nil"/>
            </w:tcBorders>
          </w:tcPr>
          <w:p w:rsidR="00FC719A" w:rsidRPr="00F81F64" w:rsidRDefault="004B5000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470" w:type="dxa"/>
            <w:tcBorders>
              <w:top w:val="double" w:sz="4" w:space="0" w:color="auto"/>
              <w:bottom w:val="nil"/>
            </w:tcBorders>
          </w:tcPr>
          <w:p w:rsidR="00FC719A" w:rsidRPr="00F81F64" w:rsidRDefault="004B5000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47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FC719A" w:rsidRPr="00F81F64" w:rsidRDefault="004B5000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034620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034620" w:rsidRPr="005B5DE2" w:rsidRDefault="004B5000" w:rsidP="005B5DE2">
            <w:pPr>
              <w:jc w:val="center"/>
              <w:rPr>
                <w:sz w:val="11"/>
                <w:szCs w:val="11"/>
              </w:rPr>
            </w:pPr>
            <w:r>
              <w:rPr>
                <w:rFonts w:ascii="Calibri" w:hAnsi="Calibri" w:cs="Calibri"/>
                <w:b/>
                <w:bCs/>
                <w:noProof/>
                <w:sz w:val="14"/>
                <w:szCs w:val="14"/>
              </w:rPr>
              <w:t>01</w:t>
            </w:r>
          </w:p>
        </w:tc>
        <w:tc>
          <w:tcPr>
            <w:tcW w:w="5170" w:type="dxa"/>
            <w:tcBorders>
              <w:top w:val="nil"/>
              <w:bottom w:val="nil"/>
            </w:tcBorders>
          </w:tcPr>
          <w:p w:rsidR="00034620" w:rsidRPr="00592206" w:rsidRDefault="004B5000" w:rsidP="00CA5899">
            <w:p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ISTRUZIONE PRESCOLASTICA</w:t>
            </w:r>
          </w:p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1455" w:type="dxa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1,54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1,59</w:t>
            </w:r>
          </w:p>
        </w:tc>
        <w:tc>
          <w:tcPr>
            <w:tcW w:w="1483" w:type="dxa"/>
            <w:gridSpan w:val="2"/>
            <w:tcBorders>
              <w:top w:val="nil"/>
              <w:bottom w:val="nil"/>
            </w:tcBorders>
          </w:tcPr>
          <w:p w:rsidR="00034620" w:rsidRPr="00592206" w:rsidRDefault="004B5000" w:rsidP="00D44DB3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1,83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nil"/>
              <w:right w:val="double" w:sz="4" w:space="0" w:color="auto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0,86</w:t>
            </w:r>
          </w:p>
        </w:tc>
      </w:tr>
      <w:tr w:rsidR="00034620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034620" w:rsidRPr="005B5DE2" w:rsidRDefault="004B5000" w:rsidP="005B5DE2">
            <w:pPr>
              <w:jc w:val="center"/>
              <w:rPr>
                <w:sz w:val="11"/>
                <w:szCs w:val="11"/>
              </w:rPr>
            </w:pPr>
            <w:r>
              <w:rPr>
                <w:rFonts w:ascii="Calibri" w:hAnsi="Calibri" w:cs="Calibri"/>
                <w:b/>
                <w:bCs/>
                <w:noProof/>
                <w:sz w:val="14"/>
                <w:szCs w:val="14"/>
              </w:rPr>
              <w:t>02</w:t>
            </w:r>
          </w:p>
        </w:tc>
        <w:tc>
          <w:tcPr>
            <w:tcW w:w="5170" w:type="dxa"/>
            <w:tcBorders>
              <w:top w:val="nil"/>
              <w:bottom w:val="nil"/>
            </w:tcBorders>
          </w:tcPr>
          <w:p w:rsidR="00034620" w:rsidRPr="00592206" w:rsidRDefault="004B5000" w:rsidP="00CA5899">
            <w:p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ALTRI ORDINI DI ISTRUZIONE NON UNIVERSITARIA</w:t>
            </w:r>
          </w:p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1455" w:type="dxa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6,39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5,92</w:t>
            </w:r>
          </w:p>
        </w:tc>
        <w:tc>
          <w:tcPr>
            <w:tcW w:w="1483" w:type="dxa"/>
            <w:gridSpan w:val="2"/>
            <w:tcBorders>
              <w:top w:val="nil"/>
              <w:bottom w:val="nil"/>
            </w:tcBorders>
          </w:tcPr>
          <w:p w:rsidR="00034620" w:rsidRPr="00592206" w:rsidRDefault="004B5000" w:rsidP="00D44DB3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4,67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nil"/>
              <w:right w:val="double" w:sz="4" w:space="0" w:color="auto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9,86</w:t>
            </w:r>
          </w:p>
        </w:tc>
      </w:tr>
      <w:tr w:rsidR="00034620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034620" w:rsidRPr="005B5DE2" w:rsidRDefault="004B5000" w:rsidP="005B5DE2">
            <w:pPr>
              <w:jc w:val="center"/>
              <w:rPr>
                <w:sz w:val="11"/>
                <w:szCs w:val="11"/>
              </w:rPr>
            </w:pPr>
            <w:r>
              <w:rPr>
                <w:rFonts w:ascii="Calibri" w:hAnsi="Calibri" w:cs="Calibri"/>
                <w:b/>
                <w:bCs/>
                <w:noProof/>
                <w:sz w:val="14"/>
                <w:szCs w:val="14"/>
              </w:rPr>
              <w:t>06</w:t>
            </w:r>
          </w:p>
        </w:tc>
        <w:tc>
          <w:tcPr>
            <w:tcW w:w="5170" w:type="dxa"/>
            <w:tcBorders>
              <w:top w:val="nil"/>
              <w:bottom w:val="nil"/>
            </w:tcBorders>
          </w:tcPr>
          <w:p w:rsidR="00034620" w:rsidRPr="00592206" w:rsidRDefault="004B5000" w:rsidP="00CA5899">
            <w:p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SERVIZI AUSILIARI ALL'ISTRUZIONE</w:t>
            </w:r>
          </w:p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1455" w:type="dxa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4,82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4,59</w:t>
            </w:r>
          </w:p>
        </w:tc>
        <w:tc>
          <w:tcPr>
            <w:tcW w:w="1483" w:type="dxa"/>
            <w:gridSpan w:val="2"/>
            <w:tcBorders>
              <w:top w:val="nil"/>
              <w:bottom w:val="nil"/>
            </w:tcBorders>
          </w:tcPr>
          <w:p w:rsidR="00034620" w:rsidRPr="00592206" w:rsidRDefault="004B5000" w:rsidP="00D44DB3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4,77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nil"/>
              <w:right w:val="double" w:sz="4" w:space="0" w:color="auto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4,03</w:t>
            </w:r>
          </w:p>
        </w:tc>
      </w:tr>
      <w:tr w:rsidR="00AF7206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AF7206" w:rsidRPr="004D78FD" w:rsidRDefault="004B5000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AF7206" w:rsidRPr="004D78FD" w:rsidRDefault="004B5000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5170" w:type="dxa"/>
            <w:tcBorders>
              <w:top w:val="nil"/>
              <w:bottom w:val="double" w:sz="4" w:space="0" w:color="auto"/>
            </w:tcBorders>
          </w:tcPr>
          <w:p w:rsidR="00AF7206" w:rsidRPr="004D78FD" w:rsidRDefault="004B5000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AF7206" w:rsidRPr="00E30817" w:rsidRDefault="004B5000" w:rsidP="00AF7206">
            <w:pPr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ISTRUZIONE E DIRITTO ALLO STUDIO</w:t>
            </w:r>
          </w:p>
        </w:tc>
        <w:tc>
          <w:tcPr>
            <w:tcW w:w="1455" w:type="dxa"/>
            <w:tcBorders>
              <w:top w:val="nil"/>
              <w:bottom w:val="double" w:sz="4" w:space="0" w:color="auto"/>
            </w:tcBorders>
          </w:tcPr>
          <w:p w:rsidR="00AF7206" w:rsidRPr="004D78FD" w:rsidRDefault="004B5000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AF7206" w:rsidRPr="00E30817" w:rsidRDefault="004B5000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12,75</w:t>
            </w:r>
          </w:p>
        </w:tc>
        <w:tc>
          <w:tcPr>
            <w:tcW w:w="1470" w:type="dxa"/>
            <w:gridSpan w:val="2"/>
            <w:tcBorders>
              <w:top w:val="nil"/>
              <w:bottom w:val="double" w:sz="4" w:space="0" w:color="auto"/>
            </w:tcBorders>
          </w:tcPr>
          <w:p w:rsidR="00AF7206" w:rsidRPr="004D78FD" w:rsidRDefault="004B5000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AF7206" w:rsidRPr="00E30817" w:rsidRDefault="004B5000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gridSpan w:val="2"/>
            <w:tcBorders>
              <w:top w:val="nil"/>
              <w:bottom w:val="double" w:sz="4" w:space="0" w:color="auto"/>
            </w:tcBorders>
          </w:tcPr>
          <w:p w:rsidR="00AF7206" w:rsidRPr="004D78FD" w:rsidRDefault="004B5000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AF7206" w:rsidRPr="00E30817" w:rsidRDefault="004B5000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12,10</w:t>
            </w:r>
          </w:p>
        </w:tc>
        <w:tc>
          <w:tcPr>
            <w:tcW w:w="1483" w:type="dxa"/>
            <w:gridSpan w:val="2"/>
            <w:tcBorders>
              <w:top w:val="nil"/>
              <w:bottom w:val="double" w:sz="4" w:space="0" w:color="auto"/>
            </w:tcBorders>
          </w:tcPr>
          <w:p w:rsidR="00AF7206" w:rsidRPr="004D78FD" w:rsidRDefault="004B5000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AF7206" w:rsidRPr="00E30817" w:rsidRDefault="004B5000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double" w:sz="4" w:space="0" w:color="auto"/>
            </w:tcBorders>
          </w:tcPr>
          <w:p w:rsidR="00AF7206" w:rsidRPr="004D78FD" w:rsidRDefault="004B5000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AF7206" w:rsidRPr="00E30817" w:rsidRDefault="004B5000" w:rsidP="0028733D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11,27</w:t>
            </w:r>
          </w:p>
        </w:tc>
        <w:tc>
          <w:tcPr>
            <w:tcW w:w="1470" w:type="dxa"/>
            <w:tcBorders>
              <w:top w:val="nil"/>
              <w:bottom w:val="double" w:sz="4" w:space="0" w:color="auto"/>
            </w:tcBorders>
          </w:tcPr>
          <w:p w:rsidR="00AF7206" w:rsidRPr="004D78FD" w:rsidRDefault="004B5000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AF7206" w:rsidRPr="00E30817" w:rsidRDefault="004B5000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AF7206" w:rsidRPr="004D78FD" w:rsidRDefault="004B5000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AF7206" w:rsidRPr="00E30817" w:rsidRDefault="004B5000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14,75</w:t>
            </w:r>
          </w:p>
        </w:tc>
      </w:tr>
      <w:tr w:rsidR="00FC719A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FC719A" w:rsidRPr="004D78FD" w:rsidRDefault="004B5000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FC719A" w:rsidRPr="002405E0" w:rsidRDefault="004B5000" w:rsidP="005B5DE2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05</w:t>
            </w:r>
          </w:p>
        </w:tc>
        <w:tc>
          <w:tcPr>
            <w:tcW w:w="5170" w:type="dxa"/>
            <w:tcBorders>
              <w:top w:val="double" w:sz="4" w:space="0" w:color="auto"/>
              <w:bottom w:val="nil"/>
            </w:tcBorders>
          </w:tcPr>
          <w:p w:rsidR="00FC719A" w:rsidRPr="004D78FD" w:rsidRDefault="004B5000" w:rsidP="00CA5899">
            <w:pPr>
              <w:rPr>
                <w:b/>
                <w:sz w:val="6"/>
                <w:szCs w:val="6"/>
              </w:rPr>
            </w:pPr>
          </w:p>
          <w:p w:rsidR="00FC719A" w:rsidRPr="002405E0" w:rsidRDefault="004B5000" w:rsidP="00CA5899">
            <w:pPr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TUTELA E VALORIZZAZIONE DEI BENI E DELLE ATTIVITA' CULTURALI</w:t>
            </w:r>
          </w:p>
          <w:p w:rsidR="00FC719A" w:rsidRPr="00F81F64" w:rsidRDefault="004B5000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455" w:type="dxa"/>
            <w:tcBorders>
              <w:top w:val="double" w:sz="4" w:space="0" w:color="auto"/>
              <w:bottom w:val="nil"/>
            </w:tcBorders>
          </w:tcPr>
          <w:p w:rsidR="00FC719A" w:rsidRPr="00F81F64" w:rsidRDefault="004B5000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470" w:type="dxa"/>
            <w:gridSpan w:val="2"/>
            <w:tcBorders>
              <w:top w:val="double" w:sz="4" w:space="0" w:color="auto"/>
              <w:bottom w:val="nil"/>
            </w:tcBorders>
          </w:tcPr>
          <w:p w:rsidR="00FC719A" w:rsidRPr="00F81F64" w:rsidRDefault="004B5000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470" w:type="dxa"/>
            <w:gridSpan w:val="2"/>
            <w:tcBorders>
              <w:top w:val="double" w:sz="4" w:space="0" w:color="auto"/>
              <w:bottom w:val="nil"/>
            </w:tcBorders>
          </w:tcPr>
          <w:p w:rsidR="00FC719A" w:rsidRPr="00F81F64" w:rsidRDefault="004B5000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483" w:type="dxa"/>
            <w:gridSpan w:val="2"/>
            <w:tcBorders>
              <w:top w:val="double" w:sz="4" w:space="0" w:color="auto"/>
              <w:bottom w:val="nil"/>
            </w:tcBorders>
          </w:tcPr>
          <w:p w:rsidR="00FC719A" w:rsidRPr="00F81F64" w:rsidRDefault="004B5000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470" w:type="dxa"/>
            <w:tcBorders>
              <w:top w:val="double" w:sz="4" w:space="0" w:color="auto"/>
              <w:bottom w:val="nil"/>
            </w:tcBorders>
          </w:tcPr>
          <w:p w:rsidR="00FC719A" w:rsidRPr="00F81F64" w:rsidRDefault="004B5000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470" w:type="dxa"/>
            <w:tcBorders>
              <w:top w:val="double" w:sz="4" w:space="0" w:color="auto"/>
              <w:bottom w:val="nil"/>
            </w:tcBorders>
          </w:tcPr>
          <w:p w:rsidR="00FC719A" w:rsidRPr="00F81F64" w:rsidRDefault="004B5000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47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FC719A" w:rsidRPr="00F81F64" w:rsidRDefault="004B5000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034620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034620" w:rsidRPr="005B5DE2" w:rsidRDefault="004B5000" w:rsidP="005B5DE2">
            <w:pPr>
              <w:jc w:val="center"/>
              <w:rPr>
                <w:sz w:val="11"/>
                <w:szCs w:val="11"/>
              </w:rPr>
            </w:pPr>
            <w:r>
              <w:rPr>
                <w:rFonts w:ascii="Calibri" w:hAnsi="Calibri" w:cs="Calibri"/>
                <w:b/>
                <w:bCs/>
                <w:noProof/>
                <w:sz w:val="14"/>
                <w:szCs w:val="14"/>
              </w:rPr>
              <w:t>02</w:t>
            </w:r>
          </w:p>
        </w:tc>
        <w:tc>
          <w:tcPr>
            <w:tcW w:w="5170" w:type="dxa"/>
            <w:tcBorders>
              <w:top w:val="nil"/>
              <w:bottom w:val="nil"/>
            </w:tcBorders>
          </w:tcPr>
          <w:p w:rsidR="00034620" w:rsidRPr="00592206" w:rsidRDefault="004B5000" w:rsidP="00CA5899">
            <w:p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ATTIVITÀ CULTURALI E INTERVENTI DIVERSI NEL SETTORE CULTURALE</w:t>
            </w:r>
          </w:p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1455" w:type="dxa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0,56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0,53</w:t>
            </w:r>
          </w:p>
        </w:tc>
        <w:tc>
          <w:tcPr>
            <w:tcW w:w="1483" w:type="dxa"/>
            <w:gridSpan w:val="2"/>
            <w:tcBorders>
              <w:top w:val="nil"/>
              <w:bottom w:val="nil"/>
            </w:tcBorders>
          </w:tcPr>
          <w:p w:rsidR="00034620" w:rsidRPr="00592206" w:rsidRDefault="004B5000" w:rsidP="00D44DB3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0,64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nil"/>
              <w:right w:val="double" w:sz="4" w:space="0" w:color="auto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0,20</w:t>
            </w:r>
          </w:p>
        </w:tc>
      </w:tr>
      <w:tr w:rsidR="00AF7206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AF7206" w:rsidRPr="004D78FD" w:rsidRDefault="004B5000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AF7206" w:rsidRPr="004D78FD" w:rsidRDefault="004B5000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5170" w:type="dxa"/>
            <w:tcBorders>
              <w:top w:val="nil"/>
              <w:bottom w:val="double" w:sz="4" w:space="0" w:color="auto"/>
            </w:tcBorders>
          </w:tcPr>
          <w:p w:rsidR="00AF7206" w:rsidRPr="004D78FD" w:rsidRDefault="004B5000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AF7206" w:rsidRPr="00E30817" w:rsidRDefault="004B5000" w:rsidP="00AF7206">
            <w:pPr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TUTELA E VALORIZZAZIONE DEI BENI E DELLE ATTIVITA' CULTURALI</w:t>
            </w:r>
          </w:p>
        </w:tc>
        <w:tc>
          <w:tcPr>
            <w:tcW w:w="1455" w:type="dxa"/>
            <w:tcBorders>
              <w:top w:val="nil"/>
              <w:bottom w:val="double" w:sz="4" w:space="0" w:color="auto"/>
            </w:tcBorders>
          </w:tcPr>
          <w:p w:rsidR="00AF7206" w:rsidRPr="004D78FD" w:rsidRDefault="004B5000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AF7206" w:rsidRPr="00E30817" w:rsidRDefault="004B5000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0,56</w:t>
            </w:r>
          </w:p>
        </w:tc>
        <w:tc>
          <w:tcPr>
            <w:tcW w:w="1470" w:type="dxa"/>
            <w:gridSpan w:val="2"/>
            <w:tcBorders>
              <w:top w:val="nil"/>
              <w:bottom w:val="double" w:sz="4" w:space="0" w:color="auto"/>
            </w:tcBorders>
          </w:tcPr>
          <w:p w:rsidR="00AF7206" w:rsidRPr="004D78FD" w:rsidRDefault="004B5000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AF7206" w:rsidRPr="00E30817" w:rsidRDefault="004B5000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gridSpan w:val="2"/>
            <w:tcBorders>
              <w:top w:val="nil"/>
              <w:bottom w:val="double" w:sz="4" w:space="0" w:color="auto"/>
            </w:tcBorders>
          </w:tcPr>
          <w:p w:rsidR="00AF7206" w:rsidRPr="004D78FD" w:rsidRDefault="004B5000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AF7206" w:rsidRPr="00E30817" w:rsidRDefault="004B5000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0,53</w:t>
            </w:r>
          </w:p>
        </w:tc>
        <w:tc>
          <w:tcPr>
            <w:tcW w:w="1483" w:type="dxa"/>
            <w:gridSpan w:val="2"/>
            <w:tcBorders>
              <w:top w:val="nil"/>
              <w:bottom w:val="double" w:sz="4" w:space="0" w:color="auto"/>
            </w:tcBorders>
          </w:tcPr>
          <w:p w:rsidR="00AF7206" w:rsidRPr="004D78FD" w:rsidRDefault="004B5000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AF7206" w:rsidRPr="00E30817" w:rsidRDefault="004B5000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double" w:sz="4" w:space="0" w:color="auto"/>
            </w:tcBorders>
          </w:tcPr>
          <w:p w:rsidR="00AF7206" w:rsidRPr="004D78FD" w:rsidRDefault="004B5000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AF7206" w:rsidRPr="00E30817" w:rsidRDefault="004B5000" w:rsidP="0028733D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0,64</w:t>
            </w:r>
          </w:p>
        </w:tc>
        <w:tc>
          <w:tcPr>
            <w:tcW w:w="1470" w:type="dxa"/>
            <w:tcBorders>
              <w:top w:val="nil"/>
              <w:bottom w:val="double" w:sz="4" w:space="0" w:color="auto"/>
            </w:tcBorders>
          </w:tcPr>
          <w:p w:rsidR="00AF7206" w:rsidRPr="004D78FD" w:rsidRDefault="004B5000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AF7206" w:rsidRPr="00E30817" w:rsidRDefault="004B5000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AF7206" w:rsidRPr="004D78FD" w:rsidRDefault="004B5000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AF7206" w:rsidRPr="00E30817" w:rsidRDefault="004B5000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0,20</w:t>
            </w:r>
          </w:p>
        </w:tc>
      </w:tr>
      <w:tr w:rsidR="00FC719A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FC719A" w:rsidRPr="004D78FD" w:rsidRDefault="004B5000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FC719A" w:rsidRPr="002405E0" w:rsidRDefault="004B5000" w:rsidP="005B5DE2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06</w:t>
            </w:r>
          </w:p>
        </w:tc>
        <w:tc>
          <w:tcPr>
            <w:tcW w:w="5170" w:type="dxa"/>
            <w:tcBorders>
              <w:top w:val="double" w:sz="4" w:space="0" w:color="auto"/>
              <w:bottom w:val="nil"/>
            </w:tcBorders>
          </w:tcPr>
          <w:p w:rsidR="00FC719A" w:rsidRPr="004D78FD" w:rsidRDefault="004B5000" w:rsidP="00CA5899">
            <w:pPr>
              <w:rPr>
                <w:b/>
                <w:sz w:val="6"/>
                <w:szCs w:val="6"/>
              </w:rPr>
            </w:pPr>
          </w:p>
          <w:p w:rsidR="00FC719A" w:rsidRPr="002405E0" w:rsidRDefault="004B5000" w:rsidP="00CA5899">
            <w:pPr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POLITICHE GIOVANILI, SPORT E TEMPO LIBERO</w:t>
            </w:r>
          </w:p>
          <w:p w:rsidR="00FC719A" w:rsidRPr="00F81F64" w:rsidRDefault="004B5000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455" w:type="dxa"/>
            <w:tcBorders>
              <w:top w:val="double" w:sz="4" w:space="0" w:color="auto"/>
              <w:bottom w:val="nil"/>
            </w:tcBorders>
          </w:tcPr>
          <w:p w:rsidR="00FC719A" w:rsidRPr="00F81F64" w:rsidRDefault="004B5000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470" w:type="dxa"/>
            <w:gridSpan w:val="2"/>
            <w:tcBorders>
              <w:top w:val="double" w:sz="4" w:space="0" w:color="auto"/>
              <w:bottom w:val="nil"/>
            </w:tcBorders>
          </w:tcPr>
          <w:p w:rsidR="00FC719A" w:rsidRPr="00F81F64" w:rsidRDefault="004B5000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470" w:type="dxa"/>
            <w:gridSpan w:val="2"/>
            <w:tcBorders>
              <w:top w:val="double" w:sz="4" w:space="0" w:color="auto"/>
              <w:bottom w:val="nil"/>
            </w:tcBorders>
          </w:tcPr>
          <w:p w:rsidR="00FC719A" w:rsidRPr="00F81F64" w:rsidRDefault="004B5000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483" w:type="dxa"/>
            <w:gridSpan w:val="2"/>
            <w:tcBorders>
              <w:top w:val="double" w:sz="4" w:space="0" w:color="auto"/>
              <w:bottom w:val="nil"/>
            </w:tcBorders>
          </w:tcPr>
          <w:p w:rsidR="00FC719A" w:rsidRPr="00F81F64" w:rsidRDefault="004B5000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470" w:type="dxa"/>
            <w:tcBorders>
              <w:top w:val="double" w:sz="4" w:space="0" w:color="auto"/>
              <w:bottom w:val="nil"/>
            </w:tcBorders>
          </w:tcPr>
          <w:p w:rsidR="00FC719A" w:rsidRPr="00F81F64" w:rsidRDefault="004B5000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470" w:type="dxa"/>
            <w:tcBorders>
              <w:top w:val="double" w:sz="4" w:space="0" w:color="auto"/>
              <w:bottom w:val="nil"/>
            </w:tcBorders>
          </w:tcPr>
          <w:p w:rsidR="00FC719A" w:rsidRPr="00F81F64" w:rsidRDefault="004B5000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47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FC719A" w:rsidRPr="00F81F64" w:rsidRDefault="004B5000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034620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034620" w:rsidRPr="005B5DE2" w:rsidRDefault="004B5000" w:rsidP="005B5DE2">
            <w:pPr>
              <w:jc w:val="center"/>
              <w:rPr>
                <w:sz w:val="11"/>
                <w:szCs w:val="11"/>
              </w:rPr>
            </w:pPr>
            <w:r>
              <w:rPr>
                <w:rFonts w:ascii="Calibri" w:hAnsi="Calibri" w:cs="Calibri"/>
                <w:b/>
                <w:bCs/>
                <w:noProof/>
                <w:sz w:val="14"/>
                <w:szCs w:val="14"/>
              </w:rPr>
              <w:t>01</w:t>
            </w:r>
          </w:p>
        </w:tc>
        <w:tc>
          <w:tcPr>
            <w:tcW w:w="5170" w:type="dxa"/>
            <w:tcBorders>
              <w:top w:val="nil"/>
              <w:bottom w:val="nil"/>
            </w:tcBorders>
          </w:tcPr>
          <w:p w:rsidR="00034620" w:rsidRPr="00592206" w:rsidRDefault="004B5000" w:rsidP="00CA5899">
            <w:p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SPORT E TEMPO LIBERO</w:t>
            </w:r>
          </w:p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1455" w:type="dxa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2,04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1,89</w:t>
            </w:r>
          </w:p>
        </w:tc>
        <w:tc>
          <w:tcPr>
            <w:tcW w:w="1483" w:type="dxa"/>
            <w:gridSpan w:val="2"/>
            <w:tcBorders>
              <w:top w:val="nil"/>
              <w:bottom w:val="nil"/>
            </w:tcBorders>
          </w:tcPr>
          <w:p w:rsidR="00034620" w:rsidRPr="00592206" w:rsidRDefault="004B5000" w:rsidP="00D44DB3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2,15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nil"/>
              <w:right w:val="double" w:sz="4" w:space="0" w:color="auto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1,07</w:t>
            </w:r>
          </w:p>
        </w:tc>
      </w:tr>
      <w:tr w:rsidR="00AF7206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AF7206" w:rsidRPr="004D78FD" w:rsidRDefault="004B5000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AF7206" w:rsidRPr="004D78FD" w:rsidRDefault="004B5000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5170" w:type="dxa"/>
            <w:tcBorders>
              <w:top w:val="nil"/>
              <w:bottom w:val="double" w:sz="4" w:space="0" w:color="auto"/>
            </w:tcBorders>
          </w:tcPr>
          <w:p w:rsidR="00AF7206" w:rsidRPr="004D78FD" w:rsidRDefault="004B5000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AF7206" w:rsidRPr="00E30817" w:rsidRDefault="004B5000" w:rsidP="00AF7206">
            <w:pPr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POLITICHE GIOVANILI, SPORT E TEMPO LIBERO</w:t>
            </w:r>
          </w:p>
        </w:tc>
        <w:tc>
          <w:tcPr>
            <w:tcW w:w="1455" w:type="dxa"/>
            <w:tcBorders>
              <w:top w:val="nil"/>
              <w:bottom w:val="double" w:sz="4" w:space="0" w:color="auto"/>
            </w:tcBorders>
          </w:tcPr>
          <w:p w:rsidR="00AF7206" w:rsidRPr="004D78FD" w:rsidRDefault="004B5000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AF7206" w:rsidRPr="00E30817" w:rsidRDefault="004B5000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2,04</w:t>
            </w:r>
          </w:p>
        </w:tc>
        <w:tc>
          <w:tcPr>
            <w:tcW w:w="1470" w:type="dxa"/>
            <w:gridSpan w:val="2"/>
            <w:tcBorders>
              <w:top w:val="nil"/>
              <w:bottom w:val="double" w:sz="4" w:space="0" w:color="auto"/>
            </w:tcBorders>
          </w:tcPr>
          <w:p w:rsidR="00AF7206" w:rsidRPr="004D78FD" w:rsidRDefault="004B5000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AF7206" w:rsidRPr="00E30817" w:rsidRDefault="004B5000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gridSpan w:val="2"/>
            <w:tcBorders>
              <w:top w:val="nil"/>
              <w:bottom w:val="double" w:sz="4" w:space="0" w:color="auto"/>
            </w:tcBorders>
          </w:tcPr>
          <w:p w:rsidR="00AF7206" w:rsidRPr="004D78FD" w:rsidRDefault="004B5000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AF7206" w:rsidRPr="00E30817" w:rsidRDefault="004B5000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1,89</w:t>
            </w:r>
          </w:p>
        </w:tc>
        <w:tc>
          <w:tcPr>
            <w:tcW w:w="1483" w:type="dxa"/>
            <w:gridSpan w:val="2"/>
            <w:tcBorders>
              <w:top w:val="nil"/>
              <w:bottom w:val="double" w:sz="4" w:space="0" w:color="auto"/>
            </w:tcBorders>
          </w:tcPr>
          <w:p w:rsidR="00AF7206" w:rsidRPr="004D78FD" w:rsidRDefault="004B5000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AF7206" w:rsidRPr="00E30817" w:rsidRDefault="004B5000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double" w:sz="4" w:space="0" w:color="auto"/>
            </w:tcBorders>
          </w:tcPr>
          <w:p w:rsidR="00AF7206" w:rsidRPr="004D78FD" w:rsidRDefault="004B5000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AF7206" w:rsidRPr="00E30817" w:rsidRDefault="004B5000" w:rsidP="0028733D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2,15</w:t>
            </w:r>
          </w:p>
        </w:tc>
        <w:tc>
          <w:tcPr>
            <w:tcW w:w="1470" w:type="dxa"/>
            <w:tcBorders>
              <w:top w:val="nil"/>
              <w:bottom w:val="double" w:sz="4" w:space="0" w:color="auto"/>
            </w:tcBorders>
          </w:tcPr>
          <w:p w:rsidR="00AF7206" w:rsidRPr="004D78FD" w:rsidRDefault="004B5000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AF7206" w:rsidRPr="00E30817" w:rsidRDefault="004B5000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AF7206" w:rsidRPr="004D78FD" w:rsidRDefault="004B5000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AF7206" w:rsidRPr="00E30817" w:rsidRDefault="004B5000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1,07</w:t>
            </w:r>
          </w:p>
        </w:tc>
      </w:tr>
      <w:tr w:rsidR="00FC719A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FC719A" w:rsidRPr="004D78FD" w:rsidRDefault="004B5000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FC719A" w:rsidRPr="002405E0" w:rsidRDefault="004B5000" w:rsidP="005B5DE2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08</w:t>
            </w:r>
          </w:p>
        </w:tc>
        <w:tc>
          <w:tcPr>
            <w:tcW w:w="5170" w:type="dxa"/>
            <w:tcBorders>
              <w:top w:val="double" w:sz="4" w:space="0" w:color="auto"/>
              <w:bottom w:val="nil"/>
            </w:tcBorders>
          </w:tcPr>
          <w:p w:rsidR="00FC719A" w:rsidRPr="004D78FD" w:rsidRDefault="004B5000" w:rsidP="00CA5899">
            <w:pPr>
              <w:rPr>
                <w:b/>
                <w:sz w:val="6"/>
                <w:szCs w:val="6"/>
              </w:rPr>
            </w:pPr>
          </w:p>
          <w:p w:rsidR="00FC719A" w:rsidRPr="002405E0" w:rsidRDefault="004B5000" w:rsidP="00CA5899">
            <w:pPr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ASSETTO DEL TERRITORIO ED EDILIZIA ABITATIVA</w:t>
            </w:r>
          </w:p>
          <w:p w:rsidR="00FC719A" w:rsidRPr="00F81F64" w:rsidRDefault="004B5000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455" w:type="dxa"/>
            <w:tcBorders>
              <w:top w:val="double" w:sz="4" w:space="0" w:color="auto"/>
              <w:bottom w:val="nil"/>
            </w:tcBorders>
          </w:tcPr>
          <w:p w:rsidR="00FC719A" w:rsidRPr="00F81F64" w:rsidRDefault="004B5000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470" w:type="dxa"/>
            <w:gridSpan w:val="2"/>
            <w:tcBorders>
              <w:top w:val="double" w:sz="4" w:space="0" w:color="auto"/>
              <w:bottom w:val="nil"/>
            </w:tcBorders>
          </w:tcPr>
          <w:p w:rsidR="00FC719A" w:rsidRPr="00F81F64" w:rsidRDefault="004B5000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470" w:type="dxa"/>
            <w:gridSpan w:val="2"/>
            <w:tcBorders>
              <w:top w:val="double" w:sz="4" w:space="0" w:color="auto"/>
              <w:bottom w:val="nil"/>
            </w:tcBorders>
          </w:tcPr>
          <w:p w:rsidR="00FC719A" w:rsidRPr="00F81F64" w:rsidRDefault="004B5000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483" w:type="dxa"/>
            <w:gridSpan w:val="2"/>
            <w:tcBorders>
              <w:top w:val="double" w:sz="4" w:space="0" w:color="auto"/>
              <w:bottom w:val="nil"/>
            </w:tcBorders>
          </w:tcPr>
          <w:p w:rsidR="00FC719A" w:rsidRPr="00F81F64" w:rsidRDefault="004B5000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470" w:type="dxa"/>
            <w:tcBorders>
              <w:top w:val="double" w:sz="4" w:space="0" w:color="auto"/>
              <w:bottom w:val="nil"/>
            </w:tcBorders>
          </w:tcPr>
          <w:p w:rsidR="00FC719A" w:rsidRPr="00F81F64" w:rsidRDefault="004B5000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470" w:type="dxa"/>
            <w:tcBorders>
              <w:top w:val="double" w:sz="4" w:space="0" w:color="auto"/>
              <w:bottom w:val="nil"/>
            </w:tcBorders>
          </w:tcPr>
          <w:p w:rsidR="00FC719A" w:rsidRPr="00F81F64" w:rsidRDefault="004B5000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47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FC719A" w:rsidRPr="00F81F64" w:rsidRDefault="004B5000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034620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034620" w:rsidRPr="005B5DE2" w:rsidRDefault="004B5000" w:rsidP="005B5DE2">
            <w:pPr>
              <w:jc w:val="center"/>
              <w:rPr>
                <w:sz w:val="11"/>
                <w:szCs w:val="11"/>
              </w:rPr>
            </w:pPr>
            <w:r>
              <w:rPr>
                <w:rFonts w:ascii="Calibri" w:hAnsi="Calibri" w:cs="Calibri"/>
                <w:b/>
                <w:bCs/>
                <w:noProof/>
                <w:sz w:val="14"/>
                <w:szCs w:val="14"/>
              </w:rPr>
              <w:t>01</w:t>
            </w:r>
          </w:p>
        </w:tc>
        <w:tc>
          <w:tcPr>
            <w:tcW w:w="5170" w:type="dxa"/>
            <w:tcBorders>
              <w:top w:val="nil"/>
              <w:bottom w:val="nil"/>
            </w:tcBorders>
          </w:tcPr>
          <w:p w:rsidR="00034620" w:rsidRPr="00592206" w:rsidRDefault="004B5000" w:rsidP="00CA5899">
            <w:p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URBANISTICA E ASSETTO DEL TERRITORIO</w:t>
            </w:r>
          </w:p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1455" w:type="dxa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0,05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0,05</w:t>
            </w:r>
          </w:p>
        </w:tc>
        <w:tc>
          <w:tcPr>
            <w:tcW w:w="1483" w:type="dxa"/>
            <w:gridSpan w:val="2"/>
            <w:tcBorders>
              <w:top w:val="nil"/>
              <w:bottom w:val="nil"/>
            </w:tcBorders>
          </w:tcPr>
          <w:p w:rsidR="00034620" w:rsidRPr="00592206" w:rsidRDefault="004B5000" w:rsidP="00D44DB3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0,01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nil"/>
              <w:right w:val="double" w:sz="4" w:space="0" w:color="auto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0,17</w:t>
            </w:r>
          </w:p>
        </w:tc>
      </w:tr>
      <w:tr w:rsidR="00AF7206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AF7206" w:rsidRPr="004D78FD" w:rsidRDefault="004B5000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AF7206" w:rsidRPr="004D78FD" w:rsidRDefault="004B5000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5170" w:type="dxa"/>
            <w:tcBorders>
              <w:top w:val="nil"/>
              <w:bottom w:val="double" w:sz="4" w:space="0" w:color="auto"/>
            </w:tcBorders>
          </w:tcPr>
          <w:p w:rsidR="00AF7206" w:rsidRPr="004D78FD" w:rsidRDefault="004B5000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AF7206" w:rsidRPr="00E30817" w:rsidRDefault="004B5000" w:rsidP="00AF7206">
            <w:pPr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ASSETTO DEL TERRITORIO ED EDILIZIA ABITATIVA</w:t>
            </w:r>
          </w:p>
        </w:tc>
        <w:tc>
          <w:tcPr>
            <w:tcW w:w="1455" w:type="dxa"/>
            <w:tcBorders>
              <w:top w:val="nil"/>
              <w:bottom w:val="double" w:sz="4" w:space="0" w:color="auto"/>
            </w:tcBorders>
          </w:tcPr>
          <w:p w:rsidR="00AF7206" w:rsidRPr="004D78FD" w:rsidRDefault="004B5000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AF7206" w:rsidRPr="00E30817" w:rsidRDefault="004B5000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0,05</w:t>
            </w:r>
          </w:p>
        </w:tc>
        <w:tc>
          <w:tcPr>
            <w:tcW w:w="1470" w:type="dxa"/>
            <w:gridSpan w:val="2"/>
            <w:tcBorders>
              <w:top w:val="nil"/>
              <w:bottom w:val="double" w:sz="4" w:space="0" w:color="auto"/>
            </w:tcBorders>
          </w:tcPr>
          <w:p w:rsidR="00AF7206" w:rsidRPr="004D78FD" w:rsidRDefault="004B5000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AF7206" w:rsidRPr="00E30817" w:rsidRDefault="004B5000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gridSpan w:val="2"/>
            <w:tcBorders>
              <w:top w:val="nil"/>
              <w:bottom w:val="double" w:sz="4" w:space="0" w:color="auto"/>
            </w:tcBorders>
          </w:tcPr>
          <w:p w:rsidR="00AF7206" w:rsidRPr="004D78FD" w:rsidRDefault="004B5000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AF7206" w:rsidRPr="00E30817" w:rsidRDefault="004B5000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0,05</w:t>
            </w:r>
          </w:p>
        </w:tc>
        <w:tc>
          <w:tcPr>
            <w:tcW w:w="1483" w:type="dxa"/>
            <w:gridSpan w:val="2"/>
            <w:tcBorders>
              <w:top w:val="nil"/>
              <w:bottom w:val="double" w:sz="4" w:space="0" w:color="auto"/>
            </w:tcBorders>
          </w:tcPr>
          <w:p w:rsidR="00AF7206" w:rsidRPr="004D78FD" w:rsidRDefault="004B5000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AF7206" w:rsidRPr="00E30817" w:rsidRDefault="004B5000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double" w:sz="4" w:space="0" w:color="auto"/>
            </w:tcBorders>
          </w:tcPr>
          <w:p w:rsidR="00AF7206" w:rsidRPr="004D78FD" w:rsidRDefault="004B5000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AF7206" w:rsidRPr="00E30817" w:rsidRDefault="004B5000" w:rsidP="0028733D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0,01</w:t>
            </w:r>
          </w:p>
        </w:tc>
        <w:tc>
          <w:tcPr>
            <w:tcW w:w="1470" w:type="dxa"/>
            <w:tcBorders>
              <w:top w:val="nil"/>
              <w:bottom w:val="double" w:sz="4" w:space="0" w:color="auto"/>
            </w:tcBorders>
          </w:tcPr>
          <w:p w:rsidR="00AF7206" w:rsidRPr="004D78FD" w:rsidRDefault="004B5000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AF7206" w:rsidRPr="00E30817" w:rsidRDefault="004B5000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AF7206" w:rsidRPr="004D78FD" w:rsidRDefault="004B5000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AF7206" w:rsidRPr="00E30817" w:rsidRDefault="004B5000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0,17</w:t>
            </w:r>
          </w:p>
        </w:tc>
      </w:tr>
      <w:tr w:rsidR="00FC719A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FC719A" w:rsidRPr="004D78FD" w:rsidRDefault="004B5000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FC719A" w:rsidRPr="002405E0" w:rsidRDefault="004B5000" w:rsidP="005B5DE2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09</w:t>
            </w:r>
          </w:p>
        </w:tc>
        <w:tc>
          <w:tcPr>
            <w:tcW w:w="5170" w:type="dxa"/>
            <w:tcBorders>
              <w:top w:val="double" w:sz="4" w:space="0" w:color="auto"/>
              <w:bottom w:val="nil"/>
            </w:tcBorders>
          </w:tcPr>
          <w:p w:rsidR="00FC719A" w:rsidRPr="004D78FD" w:rsidRDefault="004B5000" w:rsidP="00CA5899">
            <w:pPr>
              <w:rPr>
                <w:b/>
                <w:sz w:val="6"/>
                <w:szCs w:val="6"/>
              </w:rPr>
            </w:pPr>
          </w:p>
          <w:p w:rsidR="00FC719A" w:rsidRPr="002405E0" w:rsidRDefault="004B5000" w:rsidP="00CA5899">
            <w:pPr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SVILUPPO SOSTENIBILE E TUTELA DEL TERRITORIO E DELL'AMBIENTE</w:t>
            </w:r>
          </w:p>
          <w:p w:rsidR="00FC719A" w:rsidRPr="00F81F64" w:rsidRDefault="004B5000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455" w:type="dxa"/>
            <w:tcBorders>
              <w:top w:val="double" w:sz="4" w:space="0" w:color="auto"/>
              <w:bottom w:val="nil"/>
            </w:tcBorders>
          </w:tcPr>
          <w:p w:rsidR="00FC719A" w:rsidRPr="00F81F64" w:rsidRDefault="004B5000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470" w:type="dxa"/>
            <w:gridSpan w:val="2"/>
            <w:tcBorders>
              <w:top w:val="double" w:sz="4" w:space="0" w:color="auto"/>
              <w:bottom w:val="nil"/>
            </w:tcBorders>
          </w:tcPr>
          <w:p w:rsidR="00FC719A" w:rsidRPr="00F81F64" w:rsidRDefault="004B5000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470" w:type="dxa"/>
            <w:gridSpan w:val="2"/>
            <w:tcBorders>
              <w:top w:val="double" w:sz="4" w:space="0" w:color="auto"/>
              <w:bottom w:val="nil"/>
            </w:tcBorders>
          </w:tcPr>
          <w:p w:rsidR="00FC719A" w:rsidRPr="00F81F64" w:rsidRDefault="004B5000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483" w:type="dxa"/>
            <w:gridSpan w:val="2"/>
            <w:tcBorders>
              <w:top w:val="double" w:sz="4" w:space="0" w:color="auto"/>
              <w:bottom w:val="nil"/>
            </w:tcBorders>
          </w:tcPr>
          <w:p w:rsidR="00FC719A" w:rsidRPr="00F81F64" w:rsidRDefault="004B5000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470" w:type="dxa"/>
            <w:tcBorders>
              <w:top w:val="double" w:sz="4" w:space="0" w:color="auto"/>
              <w:bottom w:val="nil"/>
            </w:tcBorders>
          </w:tcPr>
          <w:p w:rsidR="00FC719A" w:rsidRPr="00F81F64" w:rsidRDefault="004B5000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470" w:type="dxa"/>
            <w:tcBorders>
              <w:top w:val="double" w:sz="4" w:space="0" w:color="auto"/>
              <w:bottom w:val="nil"/>
            </w:tcBorders>
          </w:tcPr>
          <w:p w:rsidR="00FC719A" w:rsidRPr="00F81F64" w:rsidRDefault="004B5000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47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FC719A" w:rsidRPr="00F81F64" w:rsidRDefault="004B5000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034620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034620" w:rsidRPr="005B5DE2" w:rsidRDefault="004B5000" w:rsidP="005B5DE2">
            <w:pPr>
              <w:jc w:val="center"/>
              <w:rPr>
                <w:sz w:val="11"/>
                <w:szCs w:val="11"/>
              </w:rPr>
            </w:pPr>
            <w:r>
              <w:rPr>
                <w:rFonts w:ascii="Calibri" w:hAnsi="Calibri" w:cs="Calibri"/>
                <w:b/>
                <w:bCs/>
                <w:noProof/>
                <w:sz w:val="14"/>
                <w:szCs w:val="14"/>
              </w:rPr>
              <w:t>01</w:t>
            </w:r>
          </w:p>
        </w:tc>
        <w:tc>
          <w:tcPr>
            <w:tcW w:w="5170" w:type="dxa"/>
            <w:tcBorders>
              <w:top w:val="nil"/>
              <w:bottom w:val="nil"/>
            </w:tcBorders>
          </w:tcPr>
          <w:p w:rsidR="00034620" w:rsidRPr="00592206" w:rsidRDefault="004B5000" w:rsidP="00CA5899">
            <w:p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DIFESA DEL SUOLO</w:t>
            </w:r>
          </w:p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1455" w:type="dxa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0,05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0,05</w:t>
            </w:r>
          </w:p>
        </w:tc>
        <w:tc>
          <w:tcPr>
            <w:tcW w:w="1483" w:type="dxa"/>
            <w:gridSpan w:val="2"/>
            <w:tcBorders>
              <w:top w:val="nil"/>
              <w:bottom w:val="nil"/>
            </w:tcBorders>
          </w:tcPr>
          <w:p w:rsidR="00034620" w:rsidRPr="00592206" w:rsidRDefault="004B5000" w:rsidP="00D44DB3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0,01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nil"/>
              <w:right w:val="double" w:sz="4" w:space="0" w:color="auto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0,19</w:t>
            </w:r>
          </w:p>
        </w:tc>
      </w:tr>
      <w:tr w:rsidR="00034620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034620" w:rsidRPr="005B5DE2" w:rsidRDefault="004B5000" w:rsidP="005B5DE2">
            <w:pPr>
              <w:jc w:val="center"/>
              <w:rPr>
                <w:sz w:val="11"/>
                <w:szCs w:val="11"/>
              </w:rPr>
            </w:pPr>
            <w:r>
              <w:rPr>
                <w:rFonts w:ascii="Calibri" w:hAnsi="Calibri" w:cs="Calibri"/>
                <w:b/>
                <w:bCs/>
                <w:noProof/>
                <w:sz w:val="14"/>
                <w:szCs w:val="14"/>
              </w:rPr>
              <w:t>02</w:t>
            </w:r>
          </w:p>
        </w:tc>
        <w:tc>
          <w:tcPr>
            <w:tcW w:w="5170" w:type="dxa"/>
            <w:tcBorders>
              <w:top w:val="nil"/>
              <w:bottom w:val="nil"/>
            </w:tcBorders>
          </w:tcPr>
          <w:p w:rsidR="00034620" w:rsidRPr="00592206" w:rsidRDefault="004B5000" w:rsidP="00CA5899">
            <w:p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TUTELA, VALORIZZAZIONE E RECUPERO AMBIENTALE</w:t>
            </w:r>
          </w:p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1455" w:type="dxa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7,27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7,08</w:t>
            </w:r>
          </w:p>
        </w:tc>
        <w:tc>
          <w:tcPr>
            <w:tcW w:w="1483" w:type="dxa"/>
            <w:gridSpan w:val="2"/>
            <w:tcBorders>
              <w:top w:val="nil"/>
              <w:bottom w:val="nil"/>
            </w:tcBorders>
          </w:tcPr>
          <w:p w:rsidR="00034620" w:rsidRPr="00592206" w:rsidRDefault="004B5000" w:rsidP="00D44DB3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7,51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100,00</w:t>
            </w:r>
          </w:p>
        </w:tc>
        <w:tc>
          <w:tcPr>
            <w:tcW w:w="1470" w:type="dxa"/>
            <w:tcBorders>
              <w:top w:val="nil"/>
              <w:bottom w:val="nil"/>
              <w:right w:val="double" w:sz="4" w:space="0" w:color="auto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5,72</w:t>
            </w:r>
          </w:p>
        </w:tc>
      </w:tr>
      <w:tr w:rsidR="00034620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034620" w:rsidRPr="005B5DE2" w:rsidRDefault="004B5000" w:rsidP="005B5DE2">
            <w:pPr>
              <w:jc w:val="center"/>
              <w:rPr>
                <w:sz w:val="11"/>
                <w:szCs w:val="11"/>
              </w:rPr>
            </w:pPr>
            <w:r>
              <w:rPr>
                <w:rFonts w:ascii="Calibri" w:hAnsi="Calibri" w:cs="Calibri"/>
                <w:b/>
                <w:bCs/>
                <w:noProof/>
                <w:sz w:val="14"/>
                <w:szCs w:val="14"/>
              </w:rPr>
              <w:t>03</w:t>
            </w:r>
          </w:p>
        </w:tc>
        <w:tc>
          <w:tcPr>
            <w:tcW w:w="5170" w:type="dxa"/>
            <w:tcBorders>
              <w:top w:val="nil"/>
              <w:bottom w:val="nil"/>
            </w:tcBorders>
          </w:tcPr>
          <w:p w:rsidR="00034620" w:rsidRPr="00592206" w:rsidRDefault="004B5000" w:rsidP="00CA5899">
            <w:p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RIFIUTI</w:t>
            </w:r>
          </w:p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1455" w:type="dxa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7,86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7,87</w:t>
            </w:r>
          </w:p>
        </w:tc>
        <w:tc>
          <w:tcPr>
            <w:tcW w:w="1483" w:type="dxa"/>
            <w:gridSpan w:val="2"/>
            <w:tcBorders>
              <w:top w:val="nil"/>
              <w:bottom w:val="nil"/>
            </w:tcBorders>
          </w:tcPr>
          <w:p w:rsidR="00034620" w:rsidRPr="00592206" w:rsidRDefault="004B5000" w:rsidP="00D44DB3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8,29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nil"/>
              <w:right w:val="double" w:sz="4" w:space="0" w:color="auto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6,53</w:t>
            </w:r>
          </w:p>
        </w:tc>
      </w:tr>
      <w:tr w:rsidR="00034620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034620" w:rsidRPr="005B5DE2" w:rsidRDefault="004B5000" w:rsidP="005B5DE2">
            <w:pPr>
              <w:jc w:val="center"/>
              <w:rPr>
                <w:sz w:val="11"/>
                <w:szCs w:val="11"/>
              </w:rPr>
            </w:pPr>
            <w:r>
              <w:rPr>
                <w:rFonts w:ascii="Calibri" w:hAnsi="Calibri" w:cs="Calibri"/>
                <w:b/>
                <w:bCs/>
                <w:noProof/>
                <w:sz w:val="14"/>
                <w:szCs w:val="14"/>
              </w:rPr>
              <w:t>04</w:t>
            </w:r>
          </w:p>
        </w:tc>
        <w:tc>
          <w:tcPr>
            <w:tcW w:w="5170" w:type="dxa"/>
            <w:tcBorders>
              <w:top w:val="nil"/>
              <w:bottom w:val="nil"/>
            </w:tcBorders>
          </w:tcPr>
          <w:p w:rsidR="00034620" w:rsidRPr="00592206" w:rsidRDefault="004B5000" w:rsidP="00CA5899">
            <w:p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SERVIZIO IDRICO INTEGRATO</w:t>
            </w:r>
          </w:p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1455" w:type="dxa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5,17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5,25</w:t>
            </w:r>
          </w:p>
        </w:tc>
        <w:tc>
          <w:tcPr>
            <w:tcW w:w="1483" w:type="dxa"/>
            <w:gridSpan w:val="2"/>
            <w:tcBorders>
              <w:top w:val="nil"/>
              <w:bottom w:val="nil"/>
            </w:tcBorders>
          </w:tcPr>
          <w:p w:rsidR="00034620" w:rsidRPr="00592206" w:rsidRDefault="004B5000" w:rsidP="00D44DB3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2,28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nil"/>
              <w:right w:val="double" w:sz="4" w:space="0" w:color="auto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14,59</w:t>
            </w:r>
          </w:p>
        </w:tc>
      </w:tr>
      <w:tr w:rsidR="00AF7206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AF7206" w:rsidRPr="004D78FD" w:rsidRDefault="004B5000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AF7206" w:rsidRPr="004D78FD" w:rsidRDefault="004B5000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5170" w:type="dxa"/>
            <w:tcBorders>
              <w:top w:val="nil"/>
              <w:bottom w:val="double" w:sz="4" w:space="0" w:color="auto"/>
            </w:tcBorders>
          </w:tcPr>
          <w:p w:rsidR="00AF7206" w:rsidRPr="004D78FD" w:rsidRDefault="004B5000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AF7206" w:rsidRPr="00E30817" w:rsidRDefault="004B5000" w:rsidP="00AF7206">
            <w:pPr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SVILUPPO SOSTENIBILE E TUTELA DEL TERRITORIO E DELL'AMBIENTE</w:t>
            </w:r>
          </w:p>
        </w:tc>
        <w:tc>
          <w:tcPr>
            <w:tcW w:w="1455" w:type="dxa"/>
            <w:tcBorders>
              <w:top w:val="nil"/>
              <w:bottom w:val="double" w:sz="4" w:space="0" w:color="auto"/>
            </w:tcBorders>
          </w:tcPr>
          <w:p w:rsidR="00AF7206" w:rsidRPr="004D78FD" w:rsidRDefault="004B5000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AF7206" w:rsidRPr="00E30817" w:rsidRDefault="004B5000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20,35</w:t>
            </w:r>
          </w:p>
        </w:tc>
        <w:tc>
          <w:tcPr>
            <w:tcW w:w="1470" w:type="dxa"/>
            <w:gridSpan w:val="2"/>
            <w:tcBorders>
              <w:top w:val="nil"/>
              <w:bottom w:val="double" w:sz="4" w:space="0" w:color="auto"/>
            </w:tcBorders>
          </w:tcPr>
          <w:p w:rsidR="00AF7206" w:rsidRPr="004D78FD" w:rsidRDefault="004B5000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AF7206" w:rsidRPr="00E30817" w:rsidRDefault="004B5000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gridSpan w:val="2"/>
            <w:tcBorders>
              <w:top w:val="nil"/>
              <w:bottom w:val="double" w:sz="4" w:space="0" w:color="auto"/>
            </w:tcBorders>
          </w:tcPr>
          <w:p w:rsidR="00AF7206" w:rsidRPr="004D78FD" w:rsidRDefault="004B5000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AF7206" w:rsidRPr="00E30817" w:rsidRDefault="004B5000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20,25</w:t>
            </w:r>
          </w:p>
        </w:tc>
        <w:tc>
          <w:tcPr>
            <w:tcW w:w="1483" w:type="dxa"/>
            <w:gridSpan w:val="2"/>
            <w:tcBorders>
              <w:top w:val="nil"/>
              <w:bottom w:val="double" w:sz="4" w:space="0" w:color="auto"/>
            </w:tcBorders>
          </w:tcPr>
          <w:p w:rsidR="00AF7206" w:rsidRPr="004D78FD" w:rsidRDefault="004B5000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AF7206" w:rsidRPr="00E30817" w:rsidRDefault="004B5000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double" w:sz="4" w:space="0" w:color="auto"/>
            </w:tcBorders>
          </w:tcPr>
          <w:p w:rsidR="00AF7206" w:rsidRPr="004D78FD" w:rsidRDefault="004B5000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AF7206" w:rsidRPr="00E30817" w:rsidRDefault="004B5000" w:rsidP="0028733D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18,09</w:t>
            </w:r>
          </w:p>
        </w:tc>
        <w:tc>
          <w:tcPr>
            <w:tcW w:w="1470" w:type="dxa"/>
            <w:tcBorders>
              <w:top w:val="nil"/>
              <w:bottom w:val="double" w:sz="4" w:space="0" w:color="auto"/>
            </w:tcBorders>
          </w:tcPr>
          <w:p w:rsidR="00AF7206" w:rsidRPr="004D78FD" w:rsidRDefault="004B5000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AF7206" w:rsidRPr="00E30817" w:rsidRDefault="004B5000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100,00</w:t>
            </w:r>
          </w:p>
        </w:tc>
        <w:tc>
          <w:tcPr>
            <w:tcW w:w="147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AF7206" w:rsidRPr="004D78FD" w:rsidRDefault="004B5000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AF7206" w:rsidRPr="00E30817" w:rsidRDefault="004B5000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27,03</w:t>
            </w:r>
          </w:p>
        </w:tc>
      </w:tr>
      <w:tr w:rsidR="00FC719A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FC719A" w:rsidRPr="004D78FD" w:rsidRDefault="004B5000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FC719A" w:rsidRPr="002405E0" w:rsidRDefault="004B5000" w:rsidP="005B5DE2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10</w:t>
            </w:r>
          </w:p>
        </w:tc>
        <w:tc>
          <w:tcPr>
            <w:tcW w:w="5170" w:type="dxa"/>
            <w:tcBorders>
              <w:top w:val="double" w:sz="4" w:space="0" w:color="auto"/>
              <w:bottom w:val="nil"/>
            </w:tcBorders>
          </w:tcPr>
          <w:p w:rsidR="00FC719A" w:rsidRPr="004D78FD" w:rsidRDefault="004B5000" w:rsidP="00CA5899">
            <w:pPr>
              <w:rPr>
                <w:b/>
                <w:sz w:val="6"/>
                <w:szCs w:val="6"/>
              </w:rPr>
            </w:pPr>
          </w:p>
          <w:p w:rsidR="00FC719A" w:rsidRPr="002405E0" w:rsidRDefault="004B5000" w:rsidP="00CA5899">
            <w:pPr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TRASPORTI E DIRITTO ALLA MOBILITA'</w:t>
            </w:r>
          </w:p>
          <w:p w:rsidR="00FC719A" w:rsidRPr="00F81F64" w:rsidRDefault="004B5000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455" w:type="dxa"/>
            <w:tcBorders>
              <w:top w:val="double" w:sz="4" w:space="0" w:color="auto"/>
              <w:bottom w:val="nil"/>
            </w:tcBorders>
          </w:tcPr>
          <w:p w:rsidR="00FC719A" w:rsidRPr="00F81F64" w:rsidRDefault="004B5000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470" w:type="dxa"/>
            <w:gridSpan w:val="2"/>
            <w:tcBorders>
              <w:top w:val="double" w:sz="4" w:space="0" w:color="auto"/>
              <w:bottom w:val="nil"/>
            </w:tcBorders>
          </w:tcPr>
          <w:p w:rsidR="00FC719A" w:rsidRPr="00F81F64" w:rsidRDefault="004B5000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470" w:type="dxa"/>
            <w:gridSpan w:val="2"/>
            <w:tcBorders>
              <w:top w:val="double" w:sz="4" w:space="0" w:color="auto"/>
              <w:bottom w:val="nil"/>
            </w:tcBorders>
          </w:tcPr>
          <w:p w:rsidR="00FC719A" w:rsidRPr="00F81F64" w:rsidRDefault="004B5000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483" w:type="dxa"/>
            <w:gridSpan w:val="2"/>
            <w:tcBorders>
              <w:top w:val="double" w:sz="4" w:space="0" w:color="auto"/>
              <w:bottom w:val="nil"/>
            </w:tcBorders>
          </w:tcPr>
          <w:p w:rsidR="00FC719A" w:rsidRPr="00F81F64" w:rsidRDefault="004B5000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470" w:type="dxa"/>
            <w:tcBorders>
              <w:top w:val="double" w:sz="4" w:space="0" w:color="auto"/>
              <w:bottom w:val="nil"/>
            </w:tcBorders>
          </w:tcPr>
          <w:p w:rsidR="00FC719A" w:rsidRPr="00F81F64" w:rsidRDefault="004B5000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470" w:type="dxa"/>
            <w:tcBorders>
              <w:top w:val="double" w:sz="4" w:space="0" w:color="auto"/>
              <w:bottom w:val="nil"/>
            </w:tcBorders>
          </w:tcPr>
          <w:p w:rsidR="00FC719A" w:rsidRPr="00F81F64" w:rsidRDefault="004B5000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47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FC719A" w:rsidRPr="00F81F64" w:rsidRDefault="004B5000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034620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034620" w:rsidRPr="005B5DE2" w:rsidRDefault="004B5000" w:rsidP="005B5DE2">
            <w:pPr>
              <w:jc w:val="center"/>
              <w:rPr>
                <w:sz w:val="11"/>
                <w:szCs w:val="11"/>
              </w:rPr>
            </w:pPr>
            <w:r>
              <w:rPr>
                <w:rFonts w:ascii="Calibri" w:hAnsi="Calibri" w:cs="Calibri"/>
                <w:b/>
                <w:bCs/>
                <w:noProof/>
                <w:sz w:val="14"/>
                <w:szCs w:val="14"/>
              </w:rPr>
              <w:t>05</w:t>
            </w:r>
          </w:p>
        </w:tc>
        <w:tc>
          <w:tcPr>
            <w:tcW w:w="5170" w:type="dxa"/>
            <w:tcBorders>
              <w:top w:val="nil"/>
              <w:bottom w:val="nil"/>
            </w:tcBorders>
          </w:tcPr>
          <w:p w:rsidR="00034620" w:rsidRPr="00592206" w:rsidRDefault="004B5000" w:rsidP="00CA5899">
            <w:p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VIABILITA' E INFRASTRUTTURE STRADALI</w:t>
            </w:r>
          </w:p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1455" w:type="dxa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20,75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20,71</w:t>
            </w:r>
          </w:p>
        </w:tc>
        <w:tc>
          <w:tcPr>
            <w:tcW w:w="1483" w:type="dxa"/>
            <w:gridSpan w:val="2"/>
            <w:tcBorders>
              <w:top w:val="nil"/>
              <w:bottom w:val="nil"/>
            </w:tcBorders>
          </w:tcPr>
          <w:p w:rsidR="00034620" w:rsidRPr="00592206" w:rsidRDefault="004B5000" w:rsidP="00D44DB3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24,87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nil"/>
              <w:right w:val="double" w:sz="4" w:space="0" w:color="auto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7,48</w:t>
            </w:r>
          </w:p>
        </w:tc>
      </w:tr>
      <w:tr w:rsidR="00AF7206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AF7206" w:rsidRPr="004D78FD" w:rsidRDefault="004B5000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AF7206" w:rsidRPr="004D78FD" w:rsidRDefault="004B5000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5170" w:type="dxa"/>
            <w:tcBorders>
              <w:top w:val="nil"/>
              <w:bottom w:val="double" w:sz="4" w:space="0" w:color="auto"/>
            </w:tcBorders>
          </w:tcPr>
          <w:p w:rsidR="00AF7206" w:rsidRPr="004D78FD" w:rsidRDefault="004B5000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AF7206" w:rsidRPr="00E30817" w:rsidRDefault="004B5000" w:rsidP="00AF7206">
            <w:pPr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TRASPORTI E DIRITTO ALLA MOBILITA'</w:t>
            </w:r>
          </w:p>
        </w:tc>
        <w:tc>
          <w:tcPr>
            <w:tcW w:w="1455" w:type="dxa"/>
            <w:tcBorders>
              <w:top w:val="nil"/>
              <w:bottom w:val="double" w:sz="4" w:space="0" w:color="auto"/>
            </w:tcBorders>
          </w:tcPr>
          <w:p w:rsidR="00AF7206" w:rsidRPr="004D78FD" w:rsidRDefault="004B5000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AF7206" w:rsidRPr="00E30817" w:rsidRDefault="004B5000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20,75</w:t>
            </w:r>
          </w:p>
        </w:tc>
        <w:tc>
          <w:tcPr>
            <w:tcW w:w="1470" w:type="dxa"/>
            <w:gridSpan w:val="2"/>
            <w:tcBorders>
              <w:top w:val="nil"/>
              <w:bottom w:val="double" w:sz="4" w:space="0" w:color="auto"/>
            </w:tcBorders>
          </w:tcPr>
          <w:p w:rsidR="00AF7206" w:rsidRPr="004D78FD" w:rsidRDefault="004B5000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AF7206" w:rsidRPr="00E30817" w:rsidRDefault="004B5000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gridSpan w:val="2"/>
            <w:tcBorders>
              <w:top w:val="nil"/>
              <w:bottom w:val="double" w:sz="4" w:space="0" w:color="auto"/>
            </w:tcBorders>
          </w:tcPr>
          <w:p w:rsidR="00AF7206" w:rsidRPr="004D78FD" w:rsidRDefault="004B5000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AF7206" w:rsidRPr="00E30817" w:rsidRDefault="004B5000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20,71</w:t>
            </w:r>
          </w:p>
        </w:tc>
        <w:tc>
          <w:tcPr>
            <w:tcW w:w="1483" w:type="dxa"/>
            <w:gridSpan w:val="2"/>
            <w:tcBorders>
              <w:top w:val="nil"/>
              <w:bottom w:val="double" w:sz="4" w:space="0" w:color="auto"/>
            </w:tcBorders>
          </w:tcPr>
          <w:p w:rsidR="00AF7206" w:rsidRPr="004D78FD" w:rsidRDefault="004B5000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AF7206" w:rsidRPr="00E30817" w:rsidRDefault="004B5000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double" w:sz="4" w:space="0" w:color="auto"/>
            </w:tcBorders>
          </w:tcPr>
          <w:p w:rsidR="00AF7206" w:rsidRPr="004D78FD" w:rsidRDefault="004B5000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AF7206" w:rsidRPr="00E30817" w:rsidRDefault="004B5000" w:rsidP="0028733D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24,87</w:t>
            </w:r>
          </w:p>
        </w:tc>
        <w:tc>
          <w:tcPr>
            <w:tcW w:w="1470" w:type="dxa"/>
            <w:tcBorders>
              <w:top w:val="nil"/>
              <w:bottom w:val="double" w:sz="4" w:space="0" w:color="auto"/>
            </w:tcBorders>
          </w:tcPr>
          <w:p w:rsidR="00AF7206" w:rsidRPr="004D78FD" w:rsidRDefault="004B5000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AF7206" w:rsidRPr="00E30817" w:rsidRDefault="004B5000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AF7206" w:rsidRPr="004D78FD" w:rsidRDefault="004B5000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AF7206" w:rsidRPr="00E30817" w:rsidRDefault="004B5000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7,48</w:t>
            </w:r>
          </w:p>
        </w:tc>
      </w:tr>
      <w:tr w:rsidR="00FC719A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FC719A" w:rsidRPr="004D78FD" w:rsidRDefault="004B5000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FC719A" w:rsidRPr="002405E0" w:rsidRDefault="004B5000" w:rsidP="005B5DE2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11</w:t>
            </w:r>
          </w:p>
        </w:tc>
        <w:tc>
          <w:tcPr>
            <w:tcW w:w="5170" w:type="dxa"/>
            <w:tcBorders>
              <w:top w:val="double" w:sz="4" w:space="0" w:color="auto"/>
              <w:bottom w:val="nil"/>
            </w:tcBorders>
          </w:tcPr>
          <w:p w:rsidR="00FC719A" w:rsidRPr="004D78FD" w:rsidRDefault="004B5000" w:rsidP="00CA5899">
            <w:pPr>
              <w:rPr>
                <w:b/>
                <w:sz w:val="6"/>
                <w:szCs w:val="6"/>
              </w:rPr>
            </w:pPr>
          </w:p>
          <w:p w:rsidR="00FC719A" w:rsidRPr="002405E0" w:rsidRDefault="004B5000" w:rsidP="00CA5899">
            <w:pPr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SOCCORSO CIVILE</w:t>
            </w:r>
          </w:p>
          <w:p w:rsidR="00FC719A" w:rsidRPr="00F81F64" w:rsidRDefault="004B5000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455" w:type="dxa"/>
            <w:tcBorders>
              <w:top w:val="double" w:sz="4" w:space="0" w:color="auto"/>
              <w:bottom w:val="nil"/>
            </w:tcBorders>
          </w:tcPr>
          <w:p w:rsidR="00FC719A" w:rsidRPr="00F81F64" w:rsidRDefault="004B5000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470" w:type="dxa"/>
            <w:gridSpan w:val="2"/>
            <w:tcBorders>
              <w:top w:val="double" w:sz="4" w:space="0" w:color="auto"/>
              <w:bottom w:val="nil"/>
            </w:tcBorders>
          </w:tcPr>
          <w:p w:rsidR="00FC719A" w:rsidRPr="00F81F64" w:rsidRDefault="004B5000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470" w:type="dxa"/>
            <w:gridSpan w:val="2"/>
            <w:tcBorders>
              <w:top w:val="double" w:sz="4" w:space="0" w:color="auto"/>
              <w:bottom w:val="nil"/>
            </w:tcBorders>
          </w:tcPr>
          <w:p w:rsidR="00FC719A" w:rsidRPr="00F81F64" w:rsidRDefault="004B5000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483" w:type="dxa"/>
            <w:gridSpan w:val="2"/>
            <w:tcBorders>
              <w:top w:val="double" w:sz="4" w:space="0" w:color="auto"/>
              <w:bottom w:val="nil"/>
            </w:tcBorders>
          </w:tcPr>
          <w:p w:rsidR="00FC719A" w:rsidRPr="00F81F64" w:rsidRDefault="004B5000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470" w:type="dxa"/>
            <w:tcBorders>
              <w:top w:val="double" w:sz="4" w:space="0" w:color="auto"/>
              <w:bottom w:val="nil"/>
            </w:tcBorders>
          </w:tcPr>
          <w:p w:rsidR="00FC719A" w:rsidRPr="00F81F64" w:rsidRDefault="004B5000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470" w:type="dxa"/>
            <w:tcBorders>
              <w:top w:val="double" w:sz="4" w:space="0" w:color="auto"/>
              <w:bottom w:val="nil"/>
            </w:tcBorders>
          </w:tcPr>
          <w:p w:rsidR="00FC719A" w:rsidRPr="00F81F64" w:rsidRDefault="004B5000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47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FC719A" w:rsidRPr="00F81F64" w:rsidRDefault="004B5000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034620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034620" w:rsidRPr="005B5DE2" w:rsidRDefault="004B5000" w:rsidP="005B5DE2">
            <w:pPr>
              <w:jc w:val="center"/>
              <w:rPr>
                <w:sz w:val="11"/>
                <w:szCs w:val="11"/>
              </w:rPr>
            </w:pPr>
            <w:r>
              <w:rPr>
                <w:rFonts w:ascii="Calibri" w:hAnsi="Calibri" w:cs="Calibri"/>
                <w:b/>
                <w:bCs/>
                <w:noProof/>
                <w:sz w:val="14"/>
                <w:szCs w:val="14"/>
              </w:rPr>
              <w:t>01</w:t>
            </w:r>
          </w:p>
        </w:tc>
        <w:tc>
          <w:tcPr>
            <w:tcW w:w="5170" w:type="dxa"/>
            <w:tcBorders>
              <w:top w:val="nil"/>
              <w:bottom w:val="nil"/>
            </w:tcBorders>
          </w:tcPr>
          <w:p w:rsidR="00034620" w:rsidRPr="00592206" w:rsidRDefault="004B5000" w:rsidP="00CA5899">
            <w:p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SISTEMA DI PROTEZIONE CIVILE</w:t>
            </w:r>
          </w:p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1455" w:type="dxa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0,07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0,07</w:t>
            </w:r>
          </w:p>
        </w:tc>
        <w:tc>
          <w:tcPr>
            <w:tcW w:w="1483" w:type="dxa"/>
            <w:gridSpan w:val="2"/>
            <w:tcBorders>
              <w:top w:val="nil"/>
              <w:bottom w:val="nil"/>
            </w:tcBorders>
          </w:tcPr>
          <w:p w:rsidR="00034620" w:rsidRPr="00592206" w:rsidRDefault="004B5000" w:rsidP="00D44DB3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0,09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nil"/>
              <w:right w:val="double" w:sz="4" w:space="0" w:color="auto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</w:tr>
      <w:tr w:rsidR="00AF7206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AF7206" w:rsidRPr="004D78FD" w:rsidRDefault="004B5000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AF7206" w:rsidRPr="004D78FD" w:rsidRDefault="004B5000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5170" w:type="dxa"/>
            <w:tcBorders>
              <w:top w:val="nil"/>
              <w:bottom w:val="double" w:sz="4" w:space="0" w:color="auto"/>
            </w:tcBorders>
          </w:tcPr>
          <w:p w:rsidR="00AF7206" w:rsidRPr="004D78FD" w:rsidRDefault="004B5000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AF7206" w:rsidRPr="00E30817" w:rsidRDefault="004B5000" w:rsidP="00AF7206">
            <w:pPr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SOCCORSO CIVILE</w:t>
            </w:r>
          </w:p>
        </w:tc>
        <w:tc>
          <w:tcPr>
            <w:tcW w:w="1455" w:type="dxa"/>
            <w:tcBorders>
              <w:top w:val="nil"/>
              <w:bottom w:val="double" w:sz="4" w:space="0" w:color="auto"/>
            </w:tcBorders>
          </w:tcPr>
          <w:p w:rsidR="00AF7206" w:rsidRPr="004D78FD" w:rsidRDefault="004B5000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AF7206" w:rsidRPr="00E30817" w:rsidRDefault="004B5000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0,07</w:t>
            </w:r>
          </w:p>
        </w:tc>
        <w:tc>
          <w:tcPr>
            <w:tcW w:w="1470" w:type="dxa"/>
            <w:gridSpan w:val="2"/>
            <w:tcBorders>
              <w:top w:val="nil"/>
              <w:bottom w:val="double" w:sz="4" w:space="0" w:color="auto"/>
            </w:tcBorders>
          </w:tcPr>
          <w:p w:rsidR="00AF7206" w:rsidRPr="004D78FD" w:rsidRDefault="004B5000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AF7206" w:rsidRPr="00E30817" w:rsidRDefault="004B5000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gridSpan w:val="2"/>
            <w:tcBorders>
              <w:top w:val="nil"/>
              <w:bottom w:val="double" w:sz="4" w:space="0" w:color="auto"/>
            </w:tcBorders>
          </w:tcPr>
          <w:p w:rsidR="00AF7206" w:rsidRPr="004D78FD" w:rsidRDefault="004B5000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AF7206" w:rsidRPr="00E30817" w:rsidRDefault="004B5000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0,07</w:t>
            </w:r>
          </w:p>
        </w:tc>
        <w:tc>
          <w:tcPr>
            <w:tcW w:w="1483" w:type="dxa"/>
            <w:gridSpan w:val="2"/>
            <w:tcBorders>
              <w:top w:val="nil"/>
              <w:bottom w:val="double" w:sz="4" w:space="0" w:color="auto"/>
            </w:tcBorders>
          </w:tcPr>
          <w:p w:rsidR="00AF7206" w:rsidRPr="004D78FD" w:rsidRDefault="004B5000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AF7206" w:rsidRPr="00E30817" w:rsidRDefault="004B5000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double" w:sz="4" w:space="0" w:color="auto"/>
            </w:tcBorders>
          </w:tcPr>
          <w:p w:rsidR="00AF7206" w:rsidRPr="004D78FD" w:rsidRDefault="004B5000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AF7206" w:rsidRPr="00E30817" w:rsidRDefault="004B5000" w:rsidP="0028733D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0,09</w:t>
            </w:r>
          </w:p>
        </w:tc>
        <w:tc>
          <w:tcPr>
            <w:tcW w:w="1470" w:type="dxa"/>
            <w:tcBorders>
              <w:top w:val="nil"/>
              <w:bottom w:val="double" w:sz="4" w:space="0" w:color="auto"/>
            </w:tcBorders>
          </w:tcPr>
          <w:p w:rsidR="00AF7206" w:rsidRPr="004D78FD" w:rsidRDefault="004B5000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AF7206" w:rsidRPr="00E30817" w:rsidRDefault="004B5000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AF7206" w:rsidRPr="004D78FD" w:rsidRDefault="004B5000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AF7206" w:rsidRPr="00E30817" w:rsidRDefault="004B5000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0,00</w:t>
            </w:r>
          </w:p>
        </w:tc>
      </w:tr>
      <w:tr w:rsidR="00FC719A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FC719A" w:rsidRPr="004D78FD" w:rsidRDefault="004B5000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FC719A" w:rsidRPr="002405E0" w:rsidRDefault="004B5000" w:rsidP="005B5DE2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12</w:t>
            </w:r>
          </w:p>
        </w:tc>
        <w:tc>
          <w:tcPr>
            <w:tcW w:w="5170" w:type="dxa"/>
            <w:tcBorders>
              <w:top w:val="double" w:sz="4" w:space="0" w:color="auto"/>
              <w:bottom w:val="nil"/>
            </w:tcBorders>
          </w:tcPr>
          <w:p w:rsidR="00FC719A" w:rsidRPr="004D78FD" w:rsidRDefault="004B5000" w:rsidP="00CA5899">
            <w:pPr>
              <w:rPr>
                <w:b/>
                <w:sz w:val="6"/>
                <w:szCs w:val="6"/>
              </w:rPr>
            </w:pPr>
          </w:p>
          <w:p w:rsidR="00FC719A" w:rsidRPr="002405E0" w:rsidRDefault="004B5000" w:rsidP="00CA5899">
            <w:pPr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DIRITTI SOCIALI, POLITICHE SOCIALI E FAMIGLIA</w:t>
            </w:r>
          </w:p>
          <w:p w:rsidR="00FC719A" w:rsidRPr="00F81F64" w:rsidRDefault="004B5000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455" w:type="dxa"/>
            <w:tcBorders>
              <w:top w:val="double" w:sz="4" w:space="0" w:color="auto"/>
              <w:bottom w:val="nil"/>
            </w:tcBorders>
          </w:tcPr>
          <w:p w:rsidR="00FC719A" w:rsidRPr="00F81F64" w:rsidRDefault="004B5000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470" w:type="dxa"/>
            <w:gridSpan w:val="2"/>
            <w:tcBorders>
              <w:top w:val="double" w:sz="4" w:space="0" w:color="auto"/>
              <w:bottom w:val="nil"/>
            </w:tcBorders>
          </w:tcPr>
          <w:p w:rsidR="00FC719A" w:rsidRPr="00F81F64" w:rsidRDefault="004B5000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470" w:type="dxa"/>
            <w:gridSpan w:val="2"/>
            <w:tcBorders>
              <w:top w:val="double" w:sz="4" w:space="0" w:color="auto"/>
              <w:bottom w:val="nil"/>
            </w:tcBorders>
          </w:tcPr>
          <w:p w:rsidR="00FC719A" w:rsidRPr="00F81F64" w:rsidRDefault="004B5000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483" w:type="dxa"/>
            <w:gridSpan w:val="2"/>
            <w:tcBorders>
              <w:top w:val="double" w:sz="4" w:space="0" w:color="auto"/>
              <w:bottom w:val="nil"/>
            </w:tcBorders>
          </w:tcPr>
          <w:p w:rsidR="00FC719A" w:rsidRPr="00F81F64" w:rsidRDefault="004B5000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470" w:type="dxa"/>
            <w:tcBorders>
              <w:top w:val="double" w:sz="4" w:space="0" w:color="auto"/>
              <w:bottom w:val="nil"/>
            </w:tcBorders>
          </w:tcPr>
          <w:p w:rsidR="00FC719A" w:rsidRPr="00F81F64" w:rsidRDefault="004B5000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470" w:type="dxa"/>
            <w:tcBorders>
              <w:top w:val="double" w:sz="4" w:space="0" w:color="auto"/>
              <w:bottom w:val="nil"/>
            </w:tcBorders>
          </w:tcPr>
          <w:p w:rsidR="00FC719A" w:rsidRPr="00F81F64" w:rsidRDefault="004B5000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47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FC719A" w:rsidRPr="00F81F64" w:rsidRDefault="004B5000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034620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034620" w:rsidRPr="005B5DE2" w:rsidRDefault="004B5000" w:rsidP="005B5DE2">
            <w:pPr>
              <w:jc w:val="center"/>
              <w:rPr>
                <w:sz w:val="11"/>
                <w:szCs w:val="11"/>
              </w:rPr>
            </w:pPr>
            <w:r>
              <w:rPr>
                <w:rFonts w:ascii="Calibri" w:hAnsi="Calibri" w:cs="Calibri"/>
                <w:b/>
                <w:bCs/>
                <w:noProof/>
                <w:sz w:val="14"/>
                <w:szCs w:val="14"/>
              </w:rPr>
              <w:t>01</w:t>
            </w:r>
          </w:p>
        </w:tc>
        <w:tc>
          <w:tcPr>
            <w:tcW w:w="5170" w:type="dxa"/>
            <w:tcBorders>
              <w:top w:val="nil"/>
              <w:bottom w:val="nil"/>
            </w:tcBorders>
          </w:tcPr>
          <w:p w:rsidR="00034620" w:rsidRPr="00592206" w:rsidRDefault="004B5000" w:rsidP="00CA5899">
            <w:p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INTERVENTI PER L'INFANZIA E I MINORI E PER ASILI NIDO</w:t>
            </w:r>
          </w:p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1455" w:type="dxa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3,22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2,83</w:t>
            </w:r>
          </w:p>
        </w:tc>
        <w:tc>
          <w:tcPr>
            <w:tcW w:w="1483" w:type="dxa"/>
            <w:gridSpan w:val="2"/>
            <w:tcBorders>
              <w:top w:val="nil"/>
              <w:bottom w:val="nil"/>
            </w:tcBorders>
          </w:tcPr>
          <w:p w:rsidR="00034620" w:rsidRPr="00592206" w:rsidRDefault="004B5000" w:rsidP="00D44DB3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3,01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nil"/>
              <w:right w:val="double" w:sz="4" w:space="0" w:color="auto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2,26</w:t>
            </w:r>
          </w:p>
        </w:tc>
      </w:tr>
      <w:tr w:rsidR="00034620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034620" w:rsidRPr="005B5DE2" w:rsidRDefault="004B5000" w:rsidP="005B5DE2">
            <w:pPr>
              <w:jc w:val="center"/>
              <w:rPr>
                <w:sz w:val="11"/>
                <w:szCs w:val="11"/>
              </w:rPr>
            </w:pPr>
            <w:r>
              <w:rPr>
                <w:rFonts w:ascii="Calibri" w:hAnsi="Calibri" w:cs="Calibri"/>
                <w:b/>
                <w:bCs/>
                <w:noProof/>
                <w:sz w:val="14"/>
                <w:szCs w:val="14"/>
              </w:rPr>
              <w:t>02</w:t>
            </w:r>
          </w:p>
        </w:tc>
        <w:tc>
          <w:tcPr>
            <w:tcW w:w="5170" w:type="dxa"/>
            <w:tcBorders>
              <w:top w:val="nil"/>
              <w:bottom w:val="nil"/>
            </w:tcBorders>
          </w:tcPr>
          <w:p w:rsidR="00034620" w:rsidRPr="00592206" w:rsidRDefault="004B5000" w:rsidP="00CA5899">
            <w:p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INTERVENTI PER LA DISABILITA'</w:t>
            </w:r>
          </w:p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1455" w:type="dxa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1,77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1,68</w:t>
            </w:r>
          </w:p>
        </w:tc>
        <w:tc>
          <w:tcPr>
            <w:tcW w:w="1483" w:type="dxa"/>
            <w:gridSpan w:val="2"/>
            <w:tcBorders>
              <w:top w:val="nil"/>
              <w:bottom w:val="nil"/>
            </w:tcBorders>
          </w:tcPr>
          <w:p w:rsidR="00034620" w:rsidRPr="00592206" w:rsidRDefault="004B5000" w:rsidP="00D44DB3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1,93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nil"/>
              <w:right w:val="double" w:sz="4" w:space="0" w:color="auto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0,91</w:t>
            </w:r>
          </w:p>
        </w:tc>
      </w:tr>
      <w:tr w:rsidR="00034620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034620" w:rsidRPr="005B5DE2" w:rsidRDefault="004B5000" w:rsidP="005B5DE2">
            <w:pPr>
              <w:jc w:val="center"/>
              <w:rPr>
                <w:sz w:val="11"/>
                <w:szCs w:val="11"/>
              </w:rPr>
            </w:pPr>
            <w:r>
              <w:rPr>
                <w:rFonts w:ascii="Calibri" w:hAnsi="Calibri" w:cs="Calibri"/>
                <w:b/>
                <w:bCs/>
                <w:noProof/>
                <w:sz w:val="14"/>
                <w:szCs w:val="14"/>
              </w:rPr>
              <w:t>03</w:t>
            </w:r>
          </w:p>
        </w:tc>
        <w:tc>
          <w:tcPr>
            <w:tcW w:w="5170" w:type="dxa"/>
            <w:tcBorders>
              <w:top w:val="nil"/>
              <w:bottom w:val="nil"/>
            </w:tcBorders>
          </w:tcPr>
          <w:p w:rsidR="00034620" w:rsidRPr="00592206" w:rsidRDefault="004B5000" w:rsidP="00CA5899">
            <w:p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INTERVENTI PER GLI ANZIANI</w:t>
            </w:r>
          </w:p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1455" w:type="dxa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1,16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2,22</w:t>
            </w:r>
          </w:p>
        </w:tc>
        <w:tc>
          <w:tcPr>
            <w:tcW w:w="1483" w:type="dxa"/>
            <w:gridSpan w:val="2"/>
            <w:tcBorders>
              <w:top w:val="nil"/>
              <w:bottom w:val="nil"/>
            </w:tcBorders>
          </w:tcPr>
          <w:p w:rsidR="00034620" w:rsidRPr="00592206" w:rsidRDefault="004B5000" w:rsidP="00D44DB3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2,60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nil"/>
              <w:right w:val="double" w:sz="4" w:space="0" w:color="auto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1,03</w:t>
            </w:r>
          </w:p>
        </w:tc>
      </w:tr>
      <w:tr w:rsidR="00034620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034620" w:rsidRPr="005B5DE2" w:rsidRDefault="004B5000" w:rsidP="005B5DE2">
            <w:pPr>
              <w:jc w:val="center"/>
              <w:rPr>
                <w:sz w:val="11"/>
                <w:szCs w:val="11"/>
              </w:rPr>
            </w:pPr>
            <w:r>
              <w:rPr>
                <w:rFonts w:ascii="Calibri" w:hAnsi="Calibri" w:cs="Calibri"/>
                <w:b/>
                <w:bCs/>
                <w:noProof/>
                <w:sz w:val="14"/>
                <w:szCs w:val="14"/>
              </w:rPr>
              <w:t>04</w:t>
            </w:r>
          </w:p>
        </w:tc>
        <w:tc>
          <w:tcPr>
            <w:tcW w:w="5170" w:type="dxa"/>
            <w:tcBorders>
              <w:top w:val="nil"/>
              <w:bottom w:val="nil"/>
            </w:tcBorders>
          </w:tcPr>
          <w:p w:rsidR="00034620" w:rsidRPr="00592206" w:rsidRDefault="004B5000" w:rsidP="00CA5899">
            <w:p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INTERVENTI PER I SOGGETTI A RISCHIO DI ESCLUSIONE SOCIALE</w:t>
            </w:r>
          </w:p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1455" w:type="dxa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0,09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0,09</w:t>
            </w:r>
          </w:p>
        </w:tc>
        <w:tc>
          <w:tcPr>
            <w:tcW w:w="1483" w:type="dxa"/>
            <w:gridSpan w:val="2"/>
            <w:tcBorders>
              <w:top w:val="nil"/>
              <w:bottom w:val="nil"/>
            </w:tcBorders>
          </w:tcPr>
          <w:p w:rsidR="00034620" w:rsidRPr="00592206" w:rsidRDefault="004B5000" w:rsidP="00D44DB3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0,11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nil"/>
              <w:right w:val="double" w:sz="4" w:space="0" w:color="auto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0,02</w:t>
            </w:r>
          </w:p>
        </w:tc>
      </w:tr>
      <w:tr w:rsidR="00034620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034620" w:rsidRPr="005B5DE2" w:rsidRDefault="004B5000" w:rsidP="005B5DE2">
            <w:pPr>
              <w:jc w:val="center"/>
              <w:rPr>
                <w:sz w:val="11"/>
                <w:szCs w:val="11"/>
              </w:rPr>
            </w:pPr>
            <w:r>
              <w:rPr>
                <w:rFonts w:ascii="Calibri" w:hAnsi="Calibri" w:cs="Calibri"/>
                <w:b/>
                <w:bCs/>
                <w:noProof/>
                <w:sz w:val="14"/>
                <w:szCs w:val="14"/>
              </w:rPr>
              <w:t>05</w:t>
            </w:r>
          </w:p>
        </w:tc>
        <w:tc>
          <w:tcPr>
            <w:tcW w:w="5170" w:type="dxa"/>
            <w:tcBorders>
              <w:top w:val="nil"/>
              <w:bottom w:val="nil"/>
            </w:tcBorders>
          </w:tcPr>
          <w:p w:rsidR="00034620" w:rsidRPr="00592206" w:rsidRDefault="004B5000" w:rsidP="00CA5899">
            <w:p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INTERVENTI PER LE FAMIGLIE</w:t>
            </w:r>
          </w:p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1455" w:type="dxa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0,29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0,27</w:t>
            </w:r>
          </w:p>
        </w:tc>
        <w:tc>
          <w:tcPr>
            <w:tcW w:w="1483" w:type="dxa"/>
            <w:gridSpan w:val="2"/>
            <w:tcBorders>
              <w:top w:val="nil"/>
              <w:bottom w:val="nil"/>
            </w:tcBorders>
          </w:tcPr>
          <w:p w:rsidR="00034620" w:rsidRPr="00592206" w:rsidRDefault="004B5000" w:rsidP="00D44DB3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0,15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nil"/>
              <w:right w:val="double" w:sz="4" w:space="0" w:color="auto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0,67</w:t>
            </w:r>
          </w:p>
        </w:tc>
      </w:tr>
      <w:tr w:rsidR="00034620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034620" w:rsidRPr="005B5DE2" w:rsidRDefault="004B5000" w:rsidP="005B5DE2">
            <w:pPr>
              <w:jc w:val="center"/>
              <w:rPr>
                <w:sz w:val="11"/>
                <w:szCs w:val="11"/>
              </w:rPr>
            </w:pPr>
            <w:r>
              <w:rPr>
                <w:rFonts w:ascii="Calibri" w:hAnsi="Calibri" w:cs="Calibri"/>
                <w:b/>
                <w:bCs/>
                <w:noProof/>
                <w:sz w:val="14"/>
                <w:szCs w:val="14"/>
              </w:rPr>
              <w:t>06</w:t>
            </w:r>
          </w:p>
        </w:tc>
        <w:tc>
          <w:tcPr>
            <w:tcW w:w="5170" w:type="dxa"/>
            <w:tcBorders>
              <w:top w:val="nil"/>
              <w:bottom w:val="nil"/>
            </w:tcBorders>
          </w:tcPr>
          <w:p w:rsidR="00034620" w:rsidRPr="00592206" w:rsidRDefault="004B5000" w:rsidP="00CA5899">
            <w:p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INTERVENTI PER IL DIRITTO ALLA CASA</w:t>
            </w:r>
          </w:p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1455" w:type="dxa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483" w:type="dxa"/>
            <w:gridSpan w:val="2"/>
            <w:tcBorders>
              <w:top w:val="nil"/>
              <w:bottom w:val="nil"/>
            </w:tcBorders>
          </w:tcPr>
          <w:p w:rsidR="00034620" w:rsidRPr="00592206" w:rsidRDefault="004B5000" w:rsidP="00D44DB3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nil"/>
              <w:right w:val="double" w:sz="4" w:space="0" w:color="auto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</w:tr>
      <w:tr w:rsidR="00034620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034620" w:rsidRPr="005B5DE2" w:rsidRDefault="004B5000" w:rsidP="005B5DE2">
            <w:pPr>
              <w:jc w:val="center"/>
              <w:rPr>
                <w:sz w:val="11"/>
                <w:szCs w:val="11"/>
              </w:rPr>
            </w:pPr>
            <w:r>
              <w:rPr>
                <w:rFonts w:ascii="Calibri" w:hAnsi="Calibri" w:cs="Calibri"/>
                <w:b/>
                <w:bCs/>
                <w:noProof/>
                <w:sz w:val="14"/>
                <w:szCs w:val="14"/>
              </w:rPr>
              <w:t>07</w:t>
            </w:r>
          </w:p>
        </w:tc>
        <w:tc>
          <w:tcPr>
            <w:tcW w:w="5170" w:type="dxa"/>
            <w:tcBorders>
              <w:top w:val="nil"/>
              <w:bottom w:val="nil"/>
            </w:tcBorders>
          </w:tcPr>
          <w:p w:rsidR="00034620" w:rsidRPr="00592206" w:rsidRDefault="004B5000" w:rsidP="00CA5899">
            <w:p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PROGRAMMAZIONE E GOVERNO DELLA RETE DEI SERVIZI SOCIOSANITARI E SOCIALI</w:t>
            </w:r>
          </w:p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1455" w:type="dxa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0,84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0,86</w:t>
            </w:r>
          </w:p>
        </w:tc>
        <w:tc>
          <w:tcPr>
            <w:tcW w:w="1483" w:type="dxa"/>
            <w:gridSpan w:val="2"/>
            <w:tcBorders>
              <w:top w:val="nil"/>
              <w:bottom w:val="nil"/>
            </w:tcBorders>
          </w:tcPr>
          <w:p w:rsidR="00034620" w:rsidRPr="00592206" w:rsidRDefault="004B5000" w:rsidP="00D44DB3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1,09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nil"/>
              <w:right w:val="double" w:sz="4" w:space="0" w:color="auto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0,15</w:t>
            </w:r>
          </w:p>
        </w:tc>
      </w:tr>
      <w:tr w:rsidR="00034620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034620" w:rsidRPr="005B5DE2" w:rsidRDefault="004B5000" w:rsidP="005B5DE2">
            <w:pPr>
              <w:jc w:val="center"/>
              <w:rPr>
                <w:sz w:val="11"/>
                <w:szCs w:val="11"/>
              </w:rPr>
            </w:pPr>
            <w:r>
              <w:rPr>
                <w:rFonts w:ascii="Calibri" w:hAnsi="Calibri" w:cs="Calibri"/>
                <w:b/>
                <w:bCs/>
                <w:noProof/>
                <w:sz w:val="14"/>
                <w:szCs w:val="14"/>
              </w:rPr>
              <w:t>09</w:t>
            </w:r>
          </w:p>
        </w:tc>
        <w:tc>
          <w:tcPr>
            <w:tcW w:w="5170" w:type="dxa"/>
            <w:tcBorders>
              <w:top w:val="nil"/>
              <w:bottom w:val="nil"/>
            </w:tcBorders>
          </w:tcPr>
          <w:p w:rsidR="00034620" w:rsidRPr="00592206" w:rsidRDefault="004B5000" w:rsidP="00CA5899">
            <w:p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SERVIZIO NECROSCOPICO E CIMITERIALE</w:t>
            </w:r>
          </w:p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1455" w:type="dxa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1,30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1,11</w:t>
            </w:r>
          </w:p>
        </w:tc>
        <w:tc>
          <w:tcPr>
            <w:tcW w:w="1483" w:type="dxa"/>
            <w:gridSpan w:val="2"/>
            <w:tcBorders>
              <w:top w:val="nil"/>
              <w:bottom w:val="nil"/>
            </w:tcBorders>
          </w:tcPr>
          <w:p w:rsidR="00034620" w:rsidRPr="00592206" w:rsidRDefault="004B5000" w:rsidP="00D44DB3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0,64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nil"/>
              <w:right w:val="double" w:sz="4" w:space="0" w:color="auto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2,60</w:t>
            </w:r>
          </w:p>
        </w:tc>
      </w:tr>
      <w:tr w:rsidR="00AF7206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AF7206" w:rsidRPr="004D78FD" w:rsidRDefault="004B5000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AF7206" w:rsidRPr="004D78FD" w:rsidRDefault="004B5000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5170" w:type="dxa"/>
            <w:tcBorders>
              <w:top w:val="nil"/>
              <w:bottom w:val="double" w:sz="4" w:space="0" w:color="auto"/>
            </w:tcBorders>
          </w:tcPr>
          <w:p w:rsidR="00AF7206" w:rsidRPr="004D78FD" w:rsidRDefault="004B5000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AF7206" w:rsidRPr="00E30817" w:rsidRDefault="004B5000" w:rsidP="00AF7206">
            <w:pPr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DIRITTI SOCIALI, POLITICHE SOCIALI E FAMIGLIA</w:t>
            </w:r>
          </w:p>
        </w:tc>
        <w:tc>
          <w:tcPr>
            <w:tcW w:w="1455" w:type="dxa"/>
            <w:tcBorders>
              <w:top w:val="nil"/>
              <w:bottom w:val="double" w:sz="4" w:space="0" w:color="auto"/>
            </w:tcBorders>
          </w:tcPr>
          <w:p w:rsidR="00AF7206" w:rsidRPr="004D78FD" w:rsidRDefault="004B5000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AF7206" w:rsidRPr="00E30817" w:rsidRDefault="004B5000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8,67</w:t>
            </w:r>
          </w:p>
        </w:tc>
        <w:tc>
          <w:tcPr>
            <w:tcW w:w="1470" w:type="dxa"/>
            <w:gridSpan w:val="2"/>
            <w:tcBorders>
              <w:top w:val="nil"/>
              <w:bottom w:val="double" w:sz="4" w:space="0" w:color="auto"/>
            </w:tcBorders>
          </w:tcPr>
          <w:p w:rsidR="00AF7206" w:rsidRPr="004D78FD" w:rsidRDefault="004B5000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AF7206" w:rsidRPr="00E30817" w:rsidRDefault="004B5000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gridSpan w:val="2"/>
            <w:tcBorders>
              <w:top w:val="nil"/>
              <w:bottom w:val="double" w:sz="4" w:space="0" w:color="auto"/>
            </w:tcBorders>
          </w:tcPr>
          <w:p w:rsidR="00AF7206" w:rsidRPr="004D78FD" w:rsidRDefault="004B5000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AF7206" w:rsidRPr="00E30817" w:rsidRDefault="004B5000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9,06</w:t>
            </w:r>
          </w:p>
        </w:tc>
        <w:tc>
          <w:tcPr>
            <w:tcW w:w="1483" w:type="dxa"/>
            <w:gridSpan w:val="2"/>
            <w:tcBorders>
              <w:top w:val="nil"/>
              <w:bottom w:val="double" w:sz="4" w:space="0" w:color="auto"/>
            </w:tcBorders>
          </w:tcPr>
          <w:p w:rsidR="00AF7206" w:rsidRPr="004D78FD" w:rsidRDefault="004B5000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AF7206" w:rsidRPr="00E30817" w:rsidRDefault="004B5000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double" w:sz="4" w:space="0" w:color="auto"/>
            </w:tcBorders>
          </w:tcPr>
          <w:p w:rsidR="00AF7206" w:rsidRPr="004D78FD" w:rsidRDefault="004B5000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AF7206" w:rsidRPr="00E30817" w:rsidRDefault="004B5000" w:rsidP="0028733D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9,53</w:t>
            </w:r>
          </w:p>
        </w:tc>
        <w:tc>
          <w:tcPr>
            <w:tcW w:w="1470" w:type="dxa"/>
            <w:tcBorders>
              <w:top w:val="nil"/>
              <w:bottom w:val="double" w:sz="4" w:space="0" w:color="auto"/>
            </w:tcBorders>
          </w:tcPr>
          <w:p w:rsidR="00AF7206" w:rsidRPr="004D78FD" w:rsidRDefault="004B5000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AF7206" w:rsidRPr="00E30817" w:rsidRDefault="004B5000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AF7206" w:rsidRPr="004D78FD" w:rsidRDefault="004B5000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AF7206" w:rsidRPr="00E30817" w:rsidRDefault="004B5000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7,64</w:t>
            </w:r>
          </w:p>
        </w:tc>
      </w:tr>
      <w:tr w:rsidR="00FC719A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FC719A" w:rsidRPr="004D78FD" w:rsidRDefault="004B5000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FC719A" w:rsidRPr="002405E0" w:rsidRDefault="004B5000" w:rsidP="005B5DE2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13</w:t>
            </w:r>
          </w:p>
        </w:tc>
        <w:tc>
          <w:tcPr>
            <w:tcW w:w="5170" w:type="dxa"/>
            <w:tcBorders>
              <w:top w:val="double" w:sz="4" w:space="0" w:color="auto"/>
              <w:bottom w:val="nil"/>
            </w:tcBorders>
          </w:tcPr>
          <w:p w:rsidR="00FC719A" w:rsidRPr="004D78FD" w:rsidRDefault="004B5000" w:rsidP="00CA5899">
            <w:pPr>
              <w:rPr>
                <w:b/>
                <w:sz w:val="6"/>
                <w:szCs w:val="6"/>
              </w:rPr>
            </w:pPr>
          </w:p>
          <w:p w:rsidR="00FC719A" w:rsidRPr="002405E0" w:rsidRDefault="004B5000" w:rsidP="00CA5899">
            <w:pPr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TUTELA DELLA SALUTE</w:t>
            </w:r>
          </w:p>
          <w:p w:rsidR="00FC719A" w:rsidRPr="00F81F64" w:rsidRDefault="004B5000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455" w:type="dxa"/>
            <w:tcBorders>
              <w:top w:val="double" w:sz="4" w:space="0" w:color="auto"/>
              <w:bottom w:val="nil"/>
            </w:tcBorders>
          </w:tcPr>
          <w:p w:rsidR="00FC719A" w:rsidRPr="00F81F64" w:rsidRDefault="004B5000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470" w:type="dxa"/>
            <w:gridSpan w:val="2"/>
            <w:tcBorders>
              <w:top w:val="double" w:sz="4" w:space="0" w:color="auto"/>
              <w:bottom w:val="nil"/>
            </w:tcBorders>
          </w:tcPr>
          <w:p w:rsidR="00FC719A" w:rsidRPr="00F81F64" w:rsidRDefault="004B5000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470" w:type="dxa"/>
            <w:gridSpan w:val="2"/>
            <w:tcBorders>
              <w:top w:val="double" w:sz="4" w:space="0" w:color="auto"/>
              <w:bottom w:val="nil"/>
            </w:tcBorders>
          </w:tcPr>
          <w:p w:rsidR="00FC719A" w:rsidRPr="00F81F64" w:rsidRDefault="004B5000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483" w:type="dxa"/>
            <w:gridSpan w:val="2"/>
            <w:tcBorders>
              <w:top w:val="double" w:sz="4" w:space="0" w:color="auto"/>
              <w:bottom w:val="nil"/>
            </w:tcBorders>
          </w:tcPr>
          <w:p w:rsidR="00FC719A" w:rsidRPr="00F81F64" w:rsidRDefault="004B5000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470" w:type="dxa"/>
            <w:tcBorders>
              <w:top w:val="double" w:sz="4" w:space="0" w:color="auto"/>
              <w:bottom w:val="nil"/>
            </w:tcBorders>
          </w:tcPr>
          <w:p w:rsidR="00FC719A" w:rsidRPr="00F81F64" w:rsidRDefault="004B5000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470" w:type="dxa"/>
            <w:tcBorders>
              <w:top w:val="double" w:sz="4" w:space="0" w:color="auto"/>
              <w:bottom w:val="nil"/>
            </w:tcBorders>
          </w:tcPr>
          <w:p w:rsidR="00FC719A" w:rsidRPr="00F81F64" w:rsidRDefault="004B5000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47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FC719A" w:rsidRPr="00F81F64" w:rsidRDefault="004B5000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034620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034620" w:rsidRPr="005B5DE2" w:rsidRDefault="004B5000" w:rsidP="005B5DE2">
            <w:pPr>
              <w:jc w:val="center"/>
              <w:rPr>
                <w:sz w:val="11"/>
                <w:szCs w:val="11"/>
              </w:rPr>
            </w:pPr>
            <w:r>
              <w:rPr>
                <w:rFonts w:ascii="Calibri" w:hAnsi="Calibri" w:cs="Calibri"/>
                <w:b/>
                <w:bCs/>
                <w:noProof/>
                <w:sz w:val="14"/>
                <w:szCs w:val="14"/>
              </w:rPr>
              <w:t>07</w:t>
            </w:r>
          </w:p>
        </w:tc>
        <w:tc>
          <w:tcPr>
            <w:tcW w:w="5170" w:type="dxa"/>
            <w:tcBorders>
              <w:top w:val="nil"/>
              <w:bottom w:val="nil"/>
            </w:tcBorders>
          </w:tcPr>
          <w:p w:rsidR="00034620" w:rsidRPr="00592206" w:rsidRDefault="004B5000" w:rsidP="00CA5899">
            <w:p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ULTERIORI SPESE IN MATERIA SANITARIA</w:t>
            </w:r>
          </w:p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1455" w:type="dxa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0,03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0,02</w:t>
            </w:r>
          </w:p>
        </w:tc>
        <w:tc>
          <w:tcPr>
            <w:tcW w:w="1483" w:type="dxa"/>
            <w:gridSpan w:val="2"/>
            <w:tcBorders>
              <w:top w:val="nil"/>
              <w:bottom w:val="nil"/>
            </w:tcBorders>
          </w:tcPr>
          <w:p w:rsidR="00034620" w:rsidRPr="00592206" w:rsidRDefault="004B5000" w:rsidP="00D44DB3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nil"/>
              <w:right w:val="double" w:sz="4" w:space="0" w:color="auto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0,10</w:t>
            </w:r>
          </w:p>
        </w:tc>
      </w:tr>
      <w:tr w:rsidR="00AF7206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AF7206" w:rsidRPr="004D78FD" w:rsidRDefault="004B5000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AF7206" w:rsidRPr="004D78FD" w:rsidRDefault="004B5000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5170" w:type="dxa"/>
            <w:tcBorders>
              <w:top w:val="nil"/>
              <w:bottom w:val="double" w:sz="4" w:space="0" w:color="auto"/>
            </w:tcBorders>
          </w:tcPr>
          <w:p w:rsidR="00AF7206" w:rsidRPr="004D78FD" w:rsidRDefault="004B5000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AF7206" w:rsidRPr="00E30817" w:rsidRDefault="004B5000" w:rsidP="00AF7206">
            <w:pPr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TUTELA DELLA SALUTE</w:t>
            </w:r>
          </w:p>
        </w:tc>
        <w:tc>
          <w:tcPr>
            <w:tcW w:w="1455" w:type="dxa"/>
            <w:tcBorders>
              <w:top w:val="nil"/>
              <w:bottom w:val="double" w:sz="4" w:space="0" w:color="auto"/>
            </w:tcBorders>
          </w:tcPr>
          <w:p w:rsidR="00AF7206" w:rsidRPr="004D78FD" w:rsidRDefault="004B5000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AF7206" w:rsidRPr="00E30817" w:rsidRDefault="004B5000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0,03</w:t>
            </w:r>
          </w:p>
        </w:tc>
        <w:tc>
          <w:tcPr>
            <w:tcW w:w="1470" w:type="dxa"/>
            <w:gridSpan w:val="2"/>
            <w:tcBorders>
              <w:top w:val="nil"/>
              <w:bottom w:val="double" w:sz="4" w:space="0" w:color="auto"/>
            </w:tcBorders>
          </w:tcPr>
          <w:p w:rsidR="00AF7206" w:rsidRPr="004D78FD" w:rsidRDefault="004B5000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AF7206" w:rsidRPr="00E30817" w:rsidRDefault="004B5000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gridSpan w:val="2"/>
            <w:tcBorders>
              <w:top w:val="nil"/>
              <w:bottom w:val="double" w:sz="4" w:space="0" w:color="auto"/>
            </w:tcBorders>
          </w:tcPr>
          <w:p w:rsidR="00AF7206" w:rsidRPr="004D78FD" w:rsidRDefault="004B5000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AF7206" w:rsidRPr="00E30817" w:rsidRDefault="004B5000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0,02</w:t>
            </w:r>
          </w:p>
        </w:tc>
        <w:tc>
          <w:tcPr>
            <w:tcW w:w="1483" w:type="dxa"/>
            <w:gridSpan w:val="2"/>
            <w:tcBorders>
              <w:top w:val="nil"/>
              <w:bottom w:val="double" w:sz="4" w:space="0" w:color="auto"/>
            </w:tcBorders>
          </w:tcPr>
          <w:p w:rsidR="00AF7206" w:rsidRPr="004D78FD" w:rsidRDefault="004B5000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AF7206" w:rsidRPr="00E30817" w:rsidRDefault="004B5000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double" w:sz="4" w:space="0" w:color="auto"/>
            </w:tcBorders>
          </w:tcPr>
          <w:p w:rsidR="00AF7206" w:rsidRPr="004D78FD" w:rsidRDefault="004B5000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AF7206" w:rsidRPr="00E30817" w:rsidRDefault="004B5000" w:rsidP="0028733D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double" w:sz="4" w:space="0" w:color="auto"/>
            </w:tcBorders>
          </w:tcPr>
          <w:p w:rsidR="00AF7206" w:rsidRPr="004D78FD" w:rsidRDefault="004B5000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AF7206" w:rsidRPr="00E30817" w:rsidRDefault="004B5000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AF7206" w:rsidRPr="004D78FD" w:rsidRDefault="004B5000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AF7206" w:rsidRPr="00E30817" w:rsidRDefault="004B5000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0,10</w:t>
            </w:r>
          </w:p>
        </w:tc>
      </w:tr>
      <w:tr w:rsidR="00FC719A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FC719A" w:rsidRPr="004D78FD" w:rsidRDefault="004B5000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FC719A" w:rsidRPr="002405E0" w:rsidRDefault="004B5000" w:rsidP="005B5DE2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14</w:t>
            </w:r>
          </w:p>
        </w:tc>
        <w:tc>
          <w:tcPr>
            <w:tcW w:w="5170" w:type="dxa"/>
            <w:tcBorders>
              <w:top w:val="double" w:sz="4" w:space="0" w:color="auto"/>
              <w:bottom w:val="nil"/>
            </w:tcBorders>
          </w:tcPr>
          <w:p w:rsidR="00FC719A" w:rsidRPr="004D78FD" w:rsidRDefault="004B5000" w:rsidP="00CA5899">
            <w:pPr>
              <w:rPr>
                <w:b/>
                <w:sz w:val="6"/>
                <w:szCs w:val="6"/>
              </w:rPr>
            </w:pPr>
          </w:p>
          <w:p w:rsidR="00FC719A" w:rsidRPr="002405E0" w:rsidRDefault="004B5000" w:rsidP="00CA5899">
            <w:pPr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SVILUPPO ECONOMICO E COMPETITIVITÀ</w:t>
            </w:r>
          </w:p>
          <w:p w:rsidR="00FC719A" w:rsidRPr="00F81F64" w:rsidRDefault="004B5000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455" w:type="dxa"/>
            <w:tcBorders>
              <w:top w:val="double" w:sz="4" w:space="0" w:color="auto"/>
              <w:bottom w:val="nil"/>
            </w:tcBorders>
          </w:tcPr>
          <w:p w:rsidR="00FC719A" w:rsidRPr="00F81F64" w:rsidRDefault="004B5000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470" w:type="dxa"/>
            <w:gridSpan w:val="2"/>
            <w:tcBorders>
              <w:top w:val="double" w:sz="4" w:space="0" w:color="auto"/>
              <w:bottom w:val="nil"/>
            </w:tcBorders>
          </w:tcPr>
          <w:p w:rsidR="00FC719A" w:rsidRPr="00F81F64" w:rsidRDefault="004B5000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470" w:type="dxa"/>
            <w:gridSpan w:val="2"/>
            <w:tcBorders>
              <w:top w:val="double" w:sz="4" w:space="0" w:color="auto"/>
              <w:bottom w:val="nil"/>
            </w:tcBorders>
          </w:tcPr>
          <w:p w:rsidR="00FC719A" w:rsidRPr="00F81F64" w:rsidRDefault="004B5000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483" w:type="dxa"/>
            <w:gridSpan w:val="2"/>
            <w:tcBorders>
              <w:top w:val="double" w:sz="4" w:space="0" w:color="auto"/>
              <w:bottom w:val="nil"/>
            </w:tcBorders>
          </w:tcPr>
          <w:p w:rsidR="00FC719A" w:rsidRPr="00F81F64" w:rsidRDefault="004B5000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470" w:type="dxa"/>
            <w:tcBorders>
              <w:top w:val="double" w:sz="4" w:space="0" w:color="auto"/>
              <w:bottom w:val="nil"/>
            </w:tcBorders>
          </w:tcPr>
          <w:p w:rsidR="00FC719A" w:rsidRPr="00F81F64" w:rsidRDefault="004B5000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470" w:type="dxa"/>
            <w:tcBorders>
              <w:top w:val="double" w:sz="4" w:space="0" w:color="auto"/>
              <w:bottom w:val="nil"/>
            </w:tcBorders>
          </w:tcPr>
          <w:p w:rsidR="00FC719A" w:rsidRPr="00F81F64" w:rsidRDefault="004B5000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47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FC719A" w:rsidRPr="00F81F64" w:rsidRDefault="004B5000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034620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034620" w:rsidRPr="005B5DE2" w:rsidRDefault="004B5000" w:rsidP="005B5DE2">
            <w:pPr>
              <w:jc w:val="center"/>
              <w:rPr>
                <w:sz w:val="11"/>
                <w:szCs w:val="11"/>
              </w:rPr>
            </w:pPr>
            <w:r>
              <w:rPr>
                <w:rFonts w:ascii="Calibri" w:hAnsi="Calibri" w:cs="Calibri"/>
                <w:b/>
                <w:bCs/>
                <w:noProof/>
                <w:sz w:val="14"/>
                <w:szCs w:val="14"/>
              </w:rPr>
              <w:t>01</w:t>
            </w:r>
          </w:p>
        </w:tc>
        <w:tc>
          <w:tcPr>
            <w:tcW w:w="5170" w:type="dxa"/>
            <w:tcBorders>
              <w:top w:val="nil"/>
              <w:bottom w:val="nil"/>
            </w:tcBorders>
          </w:tcPr>
          <w:p w:rsidR="00034620" w:rsidRPr="00592206" w:rsidRDefault="004B5000" w:rsidP="00CA5899">
            <w:p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INDUSTRIA, E PMI E ARTIGIANATO</w:t>
            </w:r>
          </w:p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1455" w:type="dxa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483" w:type="dxa"/>
            <w:gridSpan w:val="2"/>
            <w:tcBorders>
              <w:top w:val="nil"/>
              <w:bottom w:val="nil"/>
            </w:tcBorders>
          </w:tcPr>
          <w:p w:rsidR="00034620" w:rsidRPr="00592206" w:rsidRDefault="004B5000" w:rsidP="00D44DB3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nil"/>
              <w:right w:val="double" w:sz="4" w:space="0" w:color="auto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</w:tr>
      <w:tr w:rsidR="00034620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034620" w:rsidRPr="005B5DE2" w:rsidRDefault="004B5000" w:rsidP="005B5DE2">
            <w:pPr>
              <w:jc w:val="center"/>
              <w:rPr>
                <w:sz w:val="11"/>
                <w:szCs w:val="11"/>
              </w:rPr>
            </w:pPr>
            <w:r>
              <w:rPr>
                <w:rFonts w:ascii="Calibri" w:hAnsi="Calibri" w:cs="Calibri"/>
                <w:b/>
                <w:bCs/>
                <w:noProof/>
                <w:sz w:val="14"/>
                <w:szCs w:val="14"/>
              </w:rPr>
              <w:t>02</w:t>
            </w:r>
          </w:p>
        </w:tc>
        <w:tc>
          <w:tcPr>
            <w:tcW w:w="5170" w:type="dxa"/>
            <w:tcBorders>
              <w:top w:val="nil"/>
              <w:bottom w:val="nil"/>
            </w:tcBorders>
          </w:tcPr>
          <w:p w:rsidR="00034620" w:rsidRPr="00592206" w:rsidRDefault="004B5000" w:rsidP="00CA5899">
            <w:p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COMMERCIO - RETI DISTRIBUTIVE - TUTELA DEI CONSUMATORI</w:t>
            </w:r>
          </w:p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1455" w:type="dxa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483" w:type="dxa"/>
            <w:gridSpan w:val="2"/>
            <w:tcBorders>
              <w:top w:val="nil"/>
              <w:bottom w:val="nil"/>
            </w:tcBorders>
          </w:tcPr>
          <w:p w:rsidR="00034620" w:rsidRPr="00592206" w:rsidRDefault="004B5000" w:rsidP="00D44DB3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nil"/>
              <w:right w:val="double" w:sz="4" w:space="0" w:color="auto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</w:tr>
      <w:tr w:rsidR="00034620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034620" w:rsidRPr="005B5DE2" w:rsidRDefault="004B5000" w:rsidP="005B5DE2">
            <w:pPr>
              <w:jc w:val="center"/>
              <w:rPr>
                <w:sz w:val="11"/>
                <w:szCs w:val="11"/>
              </w:rPr>
            </w:pPr>
            <w:r>
              <w:rPr>
                <w:rFonts w:ascii="Calibri" w:hAnsi="Calibri" w:cs="Calibri"/>
                <w:b/>
                <w:bCs/>
                <w:noProof/>
                <w:sz w:val="14"/>
                <w:szCs w:val="14"/>
              </w:rPr>
              <w:t>04</w:t>
            </w:r>
          </w:p>
        </w:tc>
        <w:tc>
          <w:tcPr>
            <w:tcW w:w="5170" w:type="dxa"/>
            <w:tcBorders>
              <w:top w:val="nil"/>
              <w:bottom w:val="nil"/>
            </w:tcBorders>
          </w:tcPr>
          <w:p w:rsidR="00034620" w:rsidRPr="00592206" w:rsidRDefault="004B5000" w:rsidP="00CA5899">
            <w:p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RETI E ALTRI SERVIZI DI PUBBLICA UTILITA'</w:t>
            </w:r>
          </w:p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1455" w:type="dxa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483" w:type="dxa"/>
            <w:gridSpan w:val="2"/>
            <w:tcBorders>
              <w:top w:val="nil"/>
              <w:bottom w:val="nil"/>
            </w:tcBorders>
          </w:tcPr>
          <w:p w:rsidR="00034620" w:rsidRPr="00592206" w:rsidRDefault="004B5000" w:rsidP="00D44DB3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nil"/>
              <w:right w:val="double" w:sz="4" w:space="0" w:color="auto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</w:tr>
      <w:tr w:rsidR="00AF7206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AF7206" w:rsidRPr="004D78FD" w:rsidRDefault="004B5000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AF7206" w:rsidRPr="004D78FD" w:rsidRDefault="004B5000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5170" w:type="dxa"/>
            <w:tcBorders>
              <w:top w:val="nil"/>
              <w:bottom w:val="double" w:sz="4" w:space="0" w:color="auto"/>
            </w:tcBorders>
          </w:tcPr>
          <w:p w:rsidR="00AF7206" w:rsidRPr="004D78FD" w:rsidRDefault="004B5000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AF7206" w:rsidRPr="00E30817" w:rsidRDefault="004B5000" w:rsidP="00AF7206">
            <w:pPr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SVILUPPO ECONOMICO E COMPETITIVITÀ</w:t>
            </w:r>
          </w:p>
        </w:tc>
        <w:tc>
          <w:tcPr>
            <w:tcW w:w="1455" w:type="dxa"/>
            <w:tcBorders>
              <w:top w:val="nil"/>
              <w:bottom w:val="double" w:sz="4" w:space="0" w:color="auto"/>
            </w:tcBorders>
          </w:tcPr>
          <w:p w:rsidR="00AF7206" w:rsidRPr="004D78FD" w:rsidRDefault="004B5000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AF7206" w:rsidRPr="00E30817" w:rsidRDefault="004B5000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gridSpan w:val="2"/>
            <w:tcBorders>
              <w:top w:val="nil"/>
              <w:bottom w:val="double" w:sz="4" w:space="0" w:color="auto"/>
            </w:tcBorders>
          </w:tcPr>
          <w:p w:rsidR="00AF7206" w:rsidRPr="004D78FD" w:rsidRDefault="004B5000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AF7206" w:rsidRPr="00E30817" w:rsidRDefault="004B5000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gridSpan w:val="2"/>
            <w:tcBorders>
              <w:top w:val="nil"/>
              <w:bottom w:val="double" w:sz="4" w:space="0" w:color="auto"/>
            </w:tcBorders>
          </w:tcPr>
          <w:p w:rsidR="00AF7206" w:rsidRPr="004D78FD" w:rsidRDefault="004B5000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AF7206" w:rsidRPr="00E30817" w:rsidRDefault="004B5000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0,00</w:t>
            </w:r>
          </w:p>
        </w:tc>
        <w:tc>
          <w:tcPr>
            <w:tcW w:w="1483" w:type="dxa"/>
            <w:gridSpan w:val="2"/>
            <w:tcBorders>
              <w:top w:val="nil"/>
              <w:bottom w:val="double" w:sz="4" w:space="0" w:color="auto"/>
            </w:tcBorders>
          </w:tcPr>
          <w:p w:rsidR="00AF7206" w:rsidRPr="004D78FD" w:rsidRDefault="004B5000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AF7206" w:rsidRPr="00E30817" w:rsidRDefault="004B5000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double" w:sz="4" w:space="0" w:color="auto"/>
            </w:tcBorders>
          </w:tcPr>
          <w:p w:rsidR="00AF7206" w:rsidRPr="004D78FD" w:rsidRDefault="004B5000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AF7206" w:rsidRPr="00E30817" w:rsidRDefault="004B5000" w:rsidP="0028733D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double" w:sz="4" w:space="0" w:color="auto"/>
            </w:tcBorders>
          </w:tcPr>
          <w:p w:rsidR="00AF7206" w:rsidRPr="004D78FD" w:rsidRDefault="004B5000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AF7206" w:rsidRPr="00E30817" w:rsidRDefault="004B5000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AF7206" w:rsidRPr="004D78FD" w:rsidRDefault="004B5000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AF7206" w:rsidRPr="00E30817" w:rsidRDefault="004B5000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0,00</w:t>
            </w:r>
          </w:p>
        </w:tc>
      </w:tr>
      <w:tr w:rsidR="00FC719A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FC719A" w:rsidRPr="004D78FD" w:rsidRDefault="004B5000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FC719A" w:rsidRPr="002405E0" w:rsidRDefault="004B5000" w:rsidP="005B5DE2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18</w:t>
            </w:r>
          </w:p>
        </w:tc>
        <w:tc>
          <w:tcPr>
            <w:tcW w:w="5170" w:type="dxa"/>
            <w:tcBorders>
              <w:top w:val="double" w:sz="4" w:space="0" w:color="auto"/>
              <w:bottom w:val="nil"/>
            </w:tcBorders>
          </w:tcPr>
          <w:p w:rsidR="00FC719A" w:rsidRPr="004D78FD" w:rsidRDefault="004B5000" w:rsidP="00CA5899">
            <w:pPr>
              <w:rPr>
                <w:b/>
                <w:sz w:val="6"/>
                <w:szCs w:val="6"/>
              </w:rPr>
            </w:pPr>
          </w:p>
          <w:p w:rsidR="00FC719A" w:rsidRPr="002405E0" w:rsidRDefault="004B5000" w:rsidP="00CA5899">
            <w:pPr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RELAZIONI CON LE ALTRE AUTONOMIE TERRITORIALI E LOCALI</w:t>
            </w:r>
          </w:p>
          <w:p w:rsidR="00FC719A" w:rsidRPr="00F81F64" w:rsidRDefault="004B5000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455" w:type="dxa"/>
            <w:tcBorders>
              <w:top w:val="double" w:sz="4" w:space="0" w:color="auto"/>
              <w:bottom w:val="nil"/>
            </w:tcBorders>
          </w:tcPr>
          <w:p w:rsidR="00FC719A" w:rsidRPr="00F81F64" w:rsidRDefault="004B5000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470" w:type="dxa"/>
            <w:gridSpan w:val="2"/>
            <w:tcBorders>
              <w:top w:val="double" w:sz="4" w:space="0" w:color="auto"/>
              <w:bottom w:val="nil"/>
            </w:tcBorders>
          </w:tcPr>
          <w:p w:rsidR="00FC719A" w:rsidRPr="00F81F64" w:rsidRDefault="004B5000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470" w:type="dxa"/>
            <w:gridSpan w:val="2"/>
            <w:tcBorders>
              <w:top w:val="double" w:sz="4" w:space="0" w:color="auto"/>
              <w:bottom w:val="nil"/>
            </w:tcBorders>
          </w:tcPr>
          <w:p w:rsidR="00FC719A" w:rsidRPr="00F81F64" w:rsidRDefault="004B5000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483" w:type="dxa"/>
            <w:gridSpan w:val="2"/>
            <w:tcBorders>
              <w:top w:val="double" w:sz="4" w:space="0" w:color="auto"/>
              <w:bottom w:val="nil"/>
            </w:tcBorders>
          </w:tcPr>
          <w:p w:rsidR="00FC719A" w:rsidRPr="00F81F64" w:rsidRDefault="004B5000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470" w:type="dxa"/>
            <w:tcBorders>
              <w:top w:val="double" w:sz="4" w:space="0" w:color="auto"/>
              <w:bottom w:val="nil"/>
            </w:tcBorders>
          </w:tcPr>
          <w:p w:rsidR="00FC719A" w:rsidRPr="00F81F64" w:rsidRDefault="004B5000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470" w:type="dxa"/>
            <w:tcBorders>
              <w:top w:val="double" w:sz="4" w:space="0" w:color="auto"/>
              <w:bottom w:val="nil"/>
            </w:tcBorders>
          </w:tcPr>
          <w:p w:rsidR="00FC719A" w:rsidRPr="00F81F64" w:rsidRDefault="004B5000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47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FC719A" w:rsidRPr="00F81F64" w:rsidRDefault="004B5000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034620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034620" w:rsidRPr="005B5DE2" w:rsidRDefault="004B5000" w:rsidP="005B5DE2">
            <w:pPr>
              <w:jc w:val="center"/>
              <w:rPr>
                <w:sz w:val="11"/>
                <w:szCs w:val="11"/>
              </w:rPr>
            </w:pPr>
            <w:r>
              <w:rPr>
                <w:rFonts w:ascii="Calibri" w:hAnsi="Calibri" w:cs="Calibri"/>
                <w:b/>
                <w:bCs/>
                <w:noProof/>
                <w:sz w:val="14"/>
                <w:szCs w:val="14"/>
              </w:rPr>
              <w:t>01</w:t>
            </w:r>
          </w:p>
        </w:tc>
        <w:tc>
          <w:tcPr>
            <w:tcW w:w="5170" w:type="dxa"/>
            <w:tcBorders>
              <w:top w:val="nil"/>
              <w:bottom w:val="nil"/>
            </w:tcBorders>
          </w:tcPr>
          <w:p w:rsidR="00034620" w:rsidRPr="00592206" w:rsidRDefault="004B5000" w:rsidP="00CA5899">
            <w:p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RELAZIONI FINANZIARIE CON LE ALTRE AUTONOMIE TERRITORIALI</w:t>
            </w:r>
          </w:p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1455" w:type="dxa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0,03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0,02</w:t>
            </w:r>
          </w:p>
        </w:tc>
        <w:tc>
          <w:tcPr>
            <w:tcW w:w="1483" w:type="dxa"/>
            <w:gridSpan w:val="2"/>
            <w:tcBorders>
              <w:top w:val="nil"/>
              <w:bottom w:val="nil"/>
            </w:tcBorders>
          </w:tcPr>
          <w:p w:rsidR="00034620" w:rsidRPr="00592206" w:rsidRDefault="004B5000" w:rsidP="00D44DB3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nil"/>
              <w:right w:val="double" w:sz="4" w:space="0" w:color="auto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0,10</w:t>
            </w:r>
          </w:p>
        </w:tc>
      </w:tr>
      <w:tr w:rsidR="00AF7206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AF7206" w:rsidRPr="004D78FD" w:rsidRDefault="004B5000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AF7206" w:rsidRPr="004D78FD" w:rsidRDefault="004B5000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5170" w:type="dxa"/>
            <w:tcBorders>
              <w:top w:val="nil"/>
              <w:bottom w:val="double" w:sz="4" w:space="0" w:color="auto"/>
            </w:tcBorders>
          </w:tcPr>
          <w:p w:rsidR="00AF7206" w:rsidRPr="004D78FD" w:rsidRDefault="004B5000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AF7206" w:rsidRPr="00E30817" w:rsidRDefault="004B5000" w:rsidP="00AF7206">
            <w:pPr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RELAZIONI CON LE ALTRE AUTONOMIE TERRITORIALI E LOCALI</w:t>
            </w:r>
          </w:p>
        </w:tc>
        <w:tc>
          <w:tcPr>
            <w:tcW w:w="1455" w:type="dxa"/>
            <w:tcBorders>
              <w:top w:val="nil"/>
              <w:bottom w:val="double" w:sz="4" w:space="0" w:color="auto"/>
            </w:tcBorders>
          </w:tcPr>
          <w:p w:rsidR="00AF7206" w:rsidRPr="004D78FD" w:rsidRDefault="004B5000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AF7206" w:rsidRPr="00E30817" w:rsidRDefault="004B5000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0,03</w:t>
            </w:r>
          </w:p>
        </w:tc>
        <w:tc>
          <w:tcPr>
            <w:tcW w:w="1470" w:type="dxa"/>
            <w:gridSpan w:val="2"/>
            <w:tcBorders>
              <w:top w:val="nil"/>
              <w:bottom w:val="double" w:sz="4" w:space="0" w:color="auto"/>
            </w:tcBorders>
          </w:tcPr>
          <w:p w:rsidR="00AF7206" w:rsidRPr="004D78FD" w:rsidRDefault="004B5000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AF7206" w:rsidRPr="00E30817" w:rsidRDefault="004B5000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gridSpan w:val="2"/>
            <w:tcBorders>
              <w:top w:val="nil"/>
              <w:bottom w:val="double" w:sz="4" w:space="0" w:color="auto"/>
            </w:tcBorders>
          </w:tcPr>
          <w:p w:rsidR="00AF7206" w:rsidRPr="004D78FD" w:rsidRDefault="004B5000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AF7206" w:rsidRPr="00E30817" w:rsidRDefault="004B5000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0,02</w:t>
            </w:r>
          </w:p>
        </w:tc>
        <w:tc>
          <w:tcPr>
            <w:tcW w:w="1483" w:type="dxa"/>
            <w:gridSpan w:val="2"/>
            <w:tcBorders>
              <w:top w:val="nil"/>
              <w:bottom w:val="double" w:sz="4" w:space="0" w:color="auto"/>
            </w:tcBorders>
          </w:tcPr>
          <w:p w:rsidR="00AF7206" w:rsidRPr="004D78FD" w:rsidRDefault="004B5000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AF7206" w:rsidRPr="00E30817" w:rsidRDefault="004B5000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double" w:sz="4" w:space="0" w:color="auto"/>
            </w:tcBorders>
          </w:tcPr>
          <w:p w:rsidR="00AF7206" w:rsidRPr="004D78FD" w:rsidRDefault="004B5000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AF7206" w:rsidRPr="00E30817" w:rsidRDefault="004B5000" w:rsidP="0028733D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double" w:sz="4" w:space="0" w:color="auto"/>
            </w:tcBorders>
          </w:tcPr>
          <w:p w:rsidR="00AF7206" w:rsidRPr="004D78FD" w:rsidRDefault="004B5000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AF7206" w:rsidRPr="00E30817" w:rsidRDefault="004B5000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AF7206" w:rsidRPr="004D78FD" w:rsidRDefault="004B5000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AF7206" w:rsidRPr="00E30817" w:rsidRDefault="004B5000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0,10</w:t>
            </w:r>
          </w:p>
        </w:tc>
      </w:tr>
      <w:tr w:rsidR="00FC719A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FC719A" w:rsidRPr="004D78FD" w:rsidRDefault="004B5000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FC719A" w:rsidRPr="002405E0" w:rsidRDefault="004B5000" w:rsidP="005B5DE2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20</w:t>
            </w:r>
          </w:p>
        </w:tc>
        <w:tc>
          <w:tcPr>
            <w:tcW w:w="5170" w:type="dxa"/>
            <w:tcBorders>
              <w:top w:val="double" w:sz="4" w:space="0" w:color="auto"/>
              <w:bottom w:val="nil"/>
            </w:tcBorders>
          </w:tcPr>
          <w:p w:rsidR="00FC719A" w:rsidRPr="004D78FD" w:rsidRDefault="004B5000" w:rsidP="00CA5899">
            <w:pPr>
              <w:rPr>
                <w:b/>
                <w:sz w:val="6"/>
                <w:szCs w:val="6"/>
              </w:rPr>
            </w:pPr>
          </w:p>
          <w:p w:rsidR="00FC719A" w:rsidRPr="002405E0" w:rsidRDefault="004B5000" w:rsidP="00CA5899">
            <w:pPr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FONDI E ACCANTONAMENTI</w:t>
            </w:r>
          </w:p>
          <w:p w:rsidR="00FC719A" w:rsidRPr="00F81F64" w:rsidRDefault="004B5000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455" w:type="dxa"/>
            <w:tcBorders>
              <w:top w:val="double" w:sz="4" w:space="0" w:color="auto"/>
              <w:bottom w:val="nil"/>
            </w:tcBorders>
          </w:tcPr>
          <w:p w:rsidR="00FC719A" w:rsidRPr="00F81F64" w:rsidRDefault="004B5000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470" w:type="dxa"/>
            <w:gridSpan w:val="2"/>
            <w:tcBorders>
              <w:top w:val="double" w:sz="4" w:space="0" w:color="auto"/>
              <w:bottom w:val="nil"/>
            </w:tcBorders>
          </w:tcPr>
          <w:p w:rsidR="00FC719A" w:rsidRPr="00F81F64" w:rsidRDefault="004B5000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470" w:type="dxa"/>
            <w:gridSpan w:val="2"/>
            <w:tcBorders>
              <w:top w:val="double" w:sz="4" w:space="0" w:color="auto"/>
              <w:bottom w:val="nil"/>
            </w:tcBorders>
          </w:tcPr>
          <w:p w:rsidR="00FC719A" w:rsidRPr="00F81F64" w:rsidRDefault="004B5000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483" w:type="dxa"/>
            <w:gridSpan w:val="2"/>
            <w:tcBorders>
              <w:top w:val="double" w:sz="4" w:space="0" w:color="auto"/>
              <w:bottom w:val="nil"/>
            </w:tcBorders>
          </w:tcPr>
          <w:p w:rsidR="00FC719A" w:rsidRPr="00F81F64" w:rsidRDefault="004B5000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470" w:type="dxa"/>
            <w:tcBorders>
              <w:top w:val="double" w:sz="4" w:space="0" w:color="auto"/>
              <w:bottom w:val="nil"/>
            </w:tcBorders>
          </w:tcPr>
          <w:p w:rsidR="00FC719A" w:rsidRPr="00F81F64" w:rsidRDefault="004B5000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470" w:type="dxa"/>
            <w:tcBorders>
              <w:top w:val="double" w:sz="4" w:space="0" w:color="auto"/>
              <w:bottom w:val="nil"/>
            </w:tcBorders>
          </w:tcPr>
          <w:p w:rsidR="00FC719A" w:rsidRPr="00F81F64" w:rsidRDefault="004B5000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47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FC719A" w:rsidRPr="00F81F64" w:rsidRDefault="004B5000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034620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034620" w:rsidRPr="005B5DE2" w:rsidRDefault="004B5000" w:rsidP="005B5DE2">
            <w:pPr>
              <w:jc w:val="center"/>
              <w:rPr>
                <w:sz w:val="11"/>
                <w:szCs w:val="11"/>
              </w:rPr>
            </w:pPr>
            <w:r>
              <w:rPr>
                <w:rFonts w:ascii="Calibri" w:hAnsi="Calibri" w:cs="Calibri"/>
                <w:b/>
                <w:bCs/>
                <w:noProof/>
                <w:sz w:val="14"/>
                <w:szCs w:val="14"/>
              </w:rPr>
              <w:t>01</w:t>
            </w:r>
          </w:p>
        </w:tc>
        <w:tc>
          <w:tcPr>
            <w:tcW w:w="5170" w:type="dxa"/>
            <w:tcBorders>
              <w:top w:val="nil"/>
              <w:bottom w:val="nil"/>
            </w:tcBorders>
          </w:tcPr>
          <w:p w:rsidR="00034620" w:rsidRPr="00592206" w:rsidRDefault="004B5000" w:rsidP="00CA5899">
            <w:p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FONDO DI RISERVA</w:t>
            </w:r>
          </w:p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1455" w:type="dxa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1,07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0,45</w:t>
            </w:r>
          </w:p>
        </w:tc>
        <w:tc>
          <w:tcPr>
            <w:tcW w:w="1483" w:type="dxa"/>
            <w:gridSpan w:val="2"/>
            <w:tcBorders>
              <w:top w:val="nil"/>
              <w:bottom w:val="nil"/>
            </w:tcBorders>
          </w:tcPr>
          <w:p w:rsidR="00034620" w:rsidRPr="00592206" w:rsidRDefault="004B5000" w:rsidP="00D44DB3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nil"/>
              <w:right w:val="double" w:sz="4" w:space="0" w:color="auto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1,85</w:t>
            </w:r>
          </w:p>
        </w:tc>
      </w:tr>
      <w:tr w:rsidR="00034620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034620" w:rsidRPr="005B5DE2" w:rsidRDefault="004B5000" w:rsidP="005B5DE2">
            <w:pPr>
              <w:jc w:val="center"/>
              <w:rPr>
                <w:sz w:val="11"/>
                <w:szCs w:val="11"/>
              </w:rPr>
            </w:pPr>
            <w:r>
              <w:rPr>
                <w:rFonts w:ascii="Calibri" w:hAnsi="Calibri" w:cs="Calibri"/>
                <w:b/>
                <w:bCs/>
                <w:noProof/>
                <w:sz w:val="14"/>
                <w:szCs w:val="14"/>
              </w:rPr>
              <w:t>02</w:t>
            </w:r>
          </w:p>
        </w:tc>
        <w:tc>
          <w:tcPr>
            <w:tcW w:w="5170" w:type="dxa"/>
            <w:tcBorders>
              <w:top w:val="nil"/>
              <w:bottom w:val="nil"/>
            </w:tcBorders>
          </w:tcPr>
          <w:p w:rsidR="00034620" w:rsidRPr="00592206" w:rsidRDefault="004B5000" w:rsidP="00CA5899">
            <w:p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FONDO  CREDITI DI DUBBIA ESIGIBILITA'</w:t>
            </w:r>
          </w:p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1455" w:type="dxa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0,14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0,75</w:t>
            </w:r>
          </w:p>
        </w:tc>
        <w:tc>
          <w:tcPr>
            <w:tcW w:w="1483" w:type="dxa"/>
            <w:gridSpan w:val="2"/>
            <w:tcBorders>
              <w:top w:val="nil"/>
              <w:bottom w:val="nil"/>
            </w:tcBorders>
          </w:tcPr>
          <w:p w:rsidR="00034620" w:rsidRPr="00592206" w:rsidRDefault="004B5000" w:rsidP="00D44DB3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nil"/>
              <w:right w:val="double" w:sz="4" w:space="0" w:color="auto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3,13</w:t>
            </w:r>
          </w:p>
        </w:tc>
      </w:tr>
      <w:tr w:rsidR="00034620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034620" w:rsidRPr="005B5DE2" w:rsidRDefault="004B5000" w:rsidP="005B5DE2">
            <w:pPr>
              <w:jc w:val="center"/>
              <w:rPr>
                <w:sz w:val="11"/>
                <w:szCs w:val="11"/>
              </w:rPr>
            </w:pPr>
            <w:r>
              <w:rPr>
                <w:rFonts w:ascii="Calibri" w:hAnsi="Calibri" w:cs="Calibri"/>
                <w:b/>
                <w:bCs/>
                <w:noProof/>
                <w:sz w:val="14"/>
                <w:szCs w:val="14"/>
              </w:rPr>
              <w:t>03</w:t>
            </w:r>
          </w:p>
        </w:tc>
        <w:tc>
          <w:tcPr>
            <w:tcW w:w="5170" w:type="dxa"/>
            <w:tcBorders>
              <w:top w:val="nil"/>
              <w:bottom w:val="nil"/>
            </w:tcBorders>
          </w:tcPr>
          <w:p w:rsidR="00034620" w:rsidRPr="00592206" w:rsidRDefault="004B5000" w:rsidP="00CA5899">
            <w:p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ALTRI FONDI</w:t>
            </w:r>
          </w:p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1455" w:type="dxa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0,24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0,23</w:t>
            </w:r>
          </w:p>
        </w:tc>
        <w:tc>
          <w:tcPr>
            <w:tcW w:w="1483" w:type="dxa"/>
            <w:gridSpan w:val="2"/>
            <w:tcBorders>
              <w:top w:val="nil"/>
              <w:bottom w:val="nil"/>
            </w:tcBorders>
          </w:tcPr>
          <w:p w:rsidR="00034620" w:rsidRPr="00592206" w:rsidRDefault="004B5000" w:rsidP="00D44DB3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nil"/>
              <w:right w:val="double" w:sz="4" w:space="0" w:color="auto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0,95</w:t>
            </w:r>
          </w:p>
        </w:tc>
      </w:tr>
      <w:tr w:rsidR="00AF7206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AF7206" w:rsidRPr="004D78FD" w:rsidRDefault="004B5000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AF7206" w:rsidRPr="004D78FD" w:rsidRDefault="004B5000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5170" w:type="dxa"/>
            <w:tcBorders>
              <w:top w:val="nil"/>
              <w:bottom w:val="double" w:sz="4" w:space="0" w:color="auto"/>
            </w:tcBorders>
          </w:tcPr>
          <w:p w:rsidR="00AF7206" w:rsidRPr="004D78FD" w:rsidRDefault="004B5000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AF7206" w:rsidRPr="00E30817" w:rsidRDefault="004B5000" w:rsidP="00AF7206">
            <w:pPr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FONDI E ACCANTONAMENTI</w:t>
            </w:r>
          </w:p>
        </w:tc>
        <w:tc>
          <w:tcPr>
            <w:tcW w:w="1455" w:type="dxa"/>
            <w:tcBorders>
              <w:top w:val="nil"/>
              <w:bottom w:val="double" w:sz="4" w:space="0" w:color="auto"/>
            </w:tcBorders>
          </w:tcPr>
          <w:p w:rsidR="00AF7206" w:rsidRPr="004D78FD" w:rsidRDefault="004B5000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AF7206" w:rsidRPr="00E30817" w:rsidRDefault="004B5000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1,45</w:t>
            </w:r>
          </w:p>
        </w:tc>
        <w:tc>
          <w:tcPr>
            <w:tcW w:w="1470" w:type="dxa"/>
            <w:gridSpan w:val="2"/>
            <w:tcBorders>
              <w:top w:val="nil"/>
              <w:bottom w:val="double" w:sz="4" w:space="0" w:color="auto"/>
            </w:tcBorders>
          </w:tcPr>
          <w:p w:rsidR="00AF7206" w:rsidRPr="004D78FD" w:rsidRDefault="004B5000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AF7206" w:rsidRPr="00E30817" w:rsidRDefault="004B5000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gridSpan w:val="2"/>
            <w:tcBorders>
              <w:top w:val="nil"/>
              <w:bottom w:val="double" w:sz="4" w:space="0" w:color="auto"/>
            </w:tcBorders>
          </w:tcPr>
          <w:p w:rsidR="00AF7206" w:rsidRPr="004D78FD" w:rsidRDefault="004B5000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AF7206" w:rsidRPr="00E30817" w:rsidRDefault="004B5000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1,43</w:t>
            </w:r>
          </w:p>
        </w:tc>
        <w:tc>
          <w:tcPr>
            <w:tcW w:w="1483" w:type="dxa"/>
            <w:gridSpan w:val="2"/>
            <w:tcBorders>
              <w:top w:val="nil"/>
              <w:bottom w:val="double" w:sz="4" w:space="0" w:color="auto"/>
            </w:tcBorders>
          </w:tcPr>
          <w:p w:rsidR="00AF7206" w:rsidRPr="004D78FD" w:rsidRDefault="004B5000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AF7206" w:rsidRPr="00E30817" w:rsidRDefault="004B5000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double" w:sz="4" w:space="0" w:color="auto"/>
            </w:tcBorders>
          </w:tcPr>
          <w:p w:rsidR="00AF7206" w:rsidRPr="004D78FD" w:rsidRDefault="004B5000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AF7206" w:rsidRPr="00E30817" w:rsidRDefault="004B5000" w:rsidP="0028733D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double" w:sz="4" w:space="0" w:color="auto"/>
            </w:tcBorders>
          </w:tcPr>
          <w:p w:rsidR="00AF7206" w:rsidRPr="004D78FD" w:rsidRDefault="004B5000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AF7206" w:rsidRPr="00E30817" w:rsidRDefault="004B5000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AF7206" w:rsidRPr="004D78FD" w:rsidRDefault="004B5000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AF7206" w:rsidRPr="00E30817" w:rsidRDefault="004B5000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5,93</w:t>
            </w:r>
          </w:p>
        </w:tc>
      </w:tr>
      <w:tr w:rsidR="00FC719A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FC719A" w:rsidRPr="004D78FD" w:rsidRDefault="004B5000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FC719A" w:rsidRPr="002405E0" w:rsidRDefault="004B5000" w:rsidP="005B5DE2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50</w:t>
            </w:r>
          </w:p>
        </w:tc>
        <w:tc>
          <w:tcPr>
            <w:tcW w:w="5170" w:type="dxa"/>
            <w:tcBorders>
              <w:top w:val="double" w:sz="4" w:space="0" w:color="auto"/>
              <w:bottom w:val="nil"/>
            </w:tcBorders>
          </w:tcPr>
          <w:p w:rsidR="00FC719A" w:rsidRPr="004D78FD" w:rsidRDefault="004B5000" w:rsidP="00CA5899">
            <w:pPr>
              <w:rPr>
                <w:b/>
                <w:sz w:val="6"/>
                <w:szCs w:val="6"/>
              </w:rPr>
            </w:pPr>
          </w:p>
          <w:p w:rsidR="00FC719A" w:rsidRPr="002405E0" w:rsidRDefault="004B5000" w:rsidP="00CA5899">
            <w:pPr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DEBITO PUBBLICO</w:t>
            </w:r>
          </w:p>
          <w:p w:rsidR="00FC719A" w:rsidRPr="00F81F64" w:rsidRDefault="004B5000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455" w:type="dxa"/>
            <w:tcBorders>
              <w:top w:val="double" w:sz="4" w:space="0" w:color="auto"/>
              <w:bottom w:val="nil"/>
            </w:tcBorders>
          </w:tcPr>
          <w:p w:rsidR="00FC719A" w:rsidRPr="00F81F64" w:rsidRDefault="004B5000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470" w:type="dxa"/>
            <w:gridSpan w:val="2"/>
            <w:tcBorders>
              <w:top w:val="double" w:sz="4" w:space="0" w:color="auto"/>
              <w:bottom w:val="nil"/>
            </w:tcBorders>
          </w:tcPr>
          <w:p w:rsidR="00FC719A" w:rsidRPr="00F81F64" w:rsidRDefault="004B5000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470" w:type="dxa"/>
            <w:gridSpan w:val="2"/>
            <w:tcBorders>
              <w:top w:val="double" w:sz="4" w:space="0" w:color="auto"/>
              <w:bottom w:val="nil"/>
            </w:tcBorders>
          </w:tcPr>
          <w:p w:rsidR="00FC719A" w:rsidRPr="00F81F64" w:rsidRDefault="004B5000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483" w:type="dxa"/>
            <w:gridSpan w:val="2"/>
            <w:tcBorders>
              <w:top w:val="double" w:sz="4" w:space="0" w:color="auto"/>
              <w:bottom w:val="nil"/>
            </w:tcBorders>
          </w:tcPr>
          <w:p w:rsidR="00FC719A" w:rsidRPr="00F81F64" w:rsidRDefault="004B5000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470" w:type="dxa"/>
            <w:tcBorders>
              <w:top w:val="double" w:sz="4" w:space="0" w:color="auto"/>
              <w:bottom w:val="nil"/>
            </w:tcBorders>
          </w:tcPr>
          <w:p w:rsidR="00FC719A" w:rsidRPr="00F81F64" w:rsidRDefault="004B5000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470" w:type="dxa"/>
            <w:tcBorders>
              <w:top w:val="double" w:sz="4" w:space="0" w:color="auto"/>
              <w:bottom w:val="nil"/>
            </w:tcBorders>
          </w:tcPr>
          <w:p w:rsidR="00FC719A" w:rsidRPr="00F81F64" w:rsidRDefault="004B5000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47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FC719A" w:rsidRPr="00F81F64" w:rsidRDefault="004B5000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034620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034620" w:rsidRPr="005B5DE2" w:rsidRDefault="004B5000" w:rsidP="005B5DE2">
            <w:pPr>
              <w:jc w:val="center"/>
              <w:rPr>
                <w:sz w:val="11"/>
                <w:szCs w:val="11"/>
              </w:rPr>
            </w:pPr>
            <w:r>
              <w:rPr>
                <w:rFonts w:ascii="Calibri" w:hAnsi="Calibri" w:cs="Calibri"/>
                <w:b/>
                <w:bCs/>
                <w:noProof/>
                <w:sz w:val="14"/>
                <w:szCs w:val="14"/>
              </w:rPr>
              <w:t>02</w:t>
            </w:r>
          </w:p>
        </w:tc>
        <w:tc>
          <w:tcPr>
            <w:tcW w:w="5170" w:type="dxa"/>
            <w:tcBorders>
              <w:top w:val="nil"/>
              <w:bottom w:val="nil"/>
            </w:tcBorders>
          </w:tcPr>
          <w:p w:rsidR="00034620" w:rsidRPr="00592206" w:rsidRDefault="004B5000" w:rsidP="00CA5899">
            <w:p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QUOTA CAPITALE AMMORTAMENTO MUTUI E PRESTITI OBBLIGAZIONARI</w:t>
            </w:r>
          </w:p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1455" w:type="dxa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483" w:type="dxa"/>
            <w:gridSpan w:val="2"/>
            <w:tcBorders>
              <w:top w:val="nil"/>
              <w:bottom w:val="nil"/>
            </w:tcBorders>
          </w:tcPr>
          <w:p w:rsidR="00034620" w:rsidRPr="00592206" w:rsidRDefault="004B5000" w:rsidP="00D44DB3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nil"/>
              <w:right w:val="double" w:sz="4" w:space="0" w:color="auto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</w:tr>
      <w:tr w:rsidR="00AF7206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AF7206" w:rsidRPr="004D78FD" w:rsidRDefault="004B5000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AF7206" w:rsidRPr="004D78FD" w:rsidRDefault="004B5000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5170" w:type="dxa"/>
            <w:tcBorders>
              <w:top w:val="nil"/>
              <w:bottom w:val="double" w:sz="4" w:space="0" w:color="auto"/>
            </w:tcBorders>
          </w:tcPr>
          <w:p w:rsidR="00AF7206" w:rsidRPr="004D78FD" w:rsidRDefault="004B5000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AF7206" w:rsidRPr="00E30817" w:rsidRDefault="004B5000" w:rsidP="00AF7206">
            <w:pPr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DEBITO PUBBLICO</w:t>
            </w:r>
          </w:p>
        </w:tc>
        <w:tc>
          <w:tcPr>
            <w:tcW w:w="1455" w:type="dxa"/>
            <w:tcBorders>
              <w:top w:val="nil"/>
              <w:bottom w:val="double" w:sz="4" w:space="0" w:color="auto"/>
            </w:tcBorders>
          </w:tcPr>
          <w:p w:rsidR="00AF7206" w:rsidRPr="004D78FD" w:rsidRDefault="004B5000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AF7206" w:rsidRPr="00E30817" w:rsidRDefault="004B5000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gridSpan w:val="2"/>
            <w:tcBorders>
              <w:top w:val="nil"/>
              <w:bottom w:val="double" w:sz="4" w:space="0" w:color="auto"/>
            </w:tcBorders>
          </w:tcPr>
          <w:p w:rsidR="00AF7206" w:rsidRPr="004D78FD" w:rsidRDefault="004B5000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AF7206" w:rsidRPr="00E30817" w:rsidRDefault="004B5000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gridSpan w:val="2"/>
            <w:tcBorders>
              <w:top w:val="nil"/>
              <w:bottom w:val="double" w:sz="4" w:space="0" w:color="auto"/>
            </w:tcBorders>
          </w:tcPr>
          <w:p w:rsidR="00AF7206" w:rsidRPr="004D78FD" w:rsidRDefault="004B5000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AF7206" w:rsidRPr="00E30817" w:rsidRDefault="004B5000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0,00</w:t>
            </w:r>
          </w:p>
        </w:tc>
        <w:tc>
          <w:tcPr>
            <w:tcW w:w="1483" w:type="dxa"/>
            <w:gridSpan w:val="2"/>
            <w:tcBorders>
              <w:top w:val="nil"/>
              <w:bottom w:val="double" w:sz="4" w:space="0" w:color="auto"/>
            </w:tcBorders>
          </w:tcPr>
          <w:p w:rsidR="00AF7206" w:rsidRPr="004D78FD" w:rsidRDefault="004B5000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AF7206" w:rsidRPr="00E30817" w:rsidRDefault="004B5000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double" w:sz="4" w:space="0" w:color="auto"/>
            </w:tcBorders>
          </w:tcPr>
          <w:p w:rsidR="00AF7206" w:rsidRPr="004D78FD" w:rsidRDefault="004B5000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AF7206" w:rsidRPr="00E30817" w:rsidRDefault="004B5000" w:rsidP="0028733D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double" w:sz="4" w:space="0" w:color="auto"/>
            </w:tcBorders>
          </w:tcPr>
          <w:p w:rsidR="00AF7206" w:rsidRPr="004D78FD" w:rsidRDefault="004B5000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AF7206" w:rsidRPr="00E30817" w:rsidRDefault="004B5000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AF7206" w:rsidRPr="004D78FD" w:rsidRDefault="004B5000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AF7206" w:rsidRPr="00E30817" w:rsidRDefault="004B5000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0,00</w:t>
            </w:r>
          </w:p>
        </w:tc>
      </w:tr>
      <w:tr w:rsidR="00FC719A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FC719A" w:rsidRPr="004D78FD" w:rsidRDefault="004B5000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FC719A" w:rsidRPr="002405E0" w:rsidRDefault="004B5000" w:rsidP="005B5DE2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99</w:t>
            </w:r>
          </w:p>
        </w:tc>
        <w:tc>
          <w:tcPr>
            <w:tcW w:w="5170" w:type="dxa"/>
            <w:tcBorders>
              <w:top w:val="double" w:sz="4" w:space="0" w:color="auto"/>
              <w:bottom w:val="nil"/>
            </w:tcBorders>
          </w:tcPr>
          <w:p w:rsidR="00FC719A" w:rsidRPr="004D78FD" w:rsidRDefault="004B5000" w:rsidP="00CA5899">
            <w:pPr>
              <w:rPr>
                <w:b/>
                <w:sz w:val="6"/>
                <w:szCs w:val="6"/>
              </w:rPr>
            </w:pPr>
          </w:p>
          <w:p w:rsidR="00FC719A" w:rsidRPr="002405E0" w:rsidRDefault="004B5000" w:rsidP="00CA5899">
            <w:pPr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SERVIZI PER CONTO TERZI</w:t>
            </w:r>
          </w:p>
          <w:p w:rsidR="00FC719A" w:rsidRPr="00F81F64" w:rsidRDefault="004B5000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455" w:type="dxa"/>
            <w:tcBorders>
              <w:top w:val="double" w:sz="4" w:space="0" w:color="auto"/>
              <w:bottom w:val="nil"/>
            </w:tcBorders>
          </w:tcPr>
          <w:p w:rsidR="00FC719A" w:rsidRPr="00F81F64" w:rsidRDefault="004B5000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470" w:type="dxa"/>
            <w:gridSpan w:val="2"/>
            <w:tcBorders>
              <w:top w:val="double" w:sz="4" w:space="0" w:color="auto"/>
              <w:bottom w:val="nil"/>
            </w:tcBorders>
          </w:tcPr>
          <w:p w:rsidR="00FC719A" w:rsidRPr="00F81F64" w:rsidRDefault="004B5000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470" w:type="dxa"/>
            <w:gridSpan w:val="2"/>
            <w:tcBorders>
              <w:top w:val="double" w:sz="4" w:space="0" w:color="auto"/>
              <w:bottom w:val="nil"/>
            </w:tcBorders>
          </w:tcPr>
          <w:p w:rsidR="00FC719A" w:rsidRPr="00F81F64" w:rsidRDefault="004B5000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483" w:type="dxa"/>
            <w:gridSpan w:val="2"/>
            <w:tcBorders>
              <w:top w:val="double" w:sz="4" w:space="0" w:color="auto"/>
              <w:bottom w:val="nil"/>
            </w:tcBorders>
          </w:tcPr>
          <w:p w:rsidR="00FC719A" w:rsidRPr="00F81F64" w:rsidRDefault="004B5000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470" w:type="dxa"/>
            <w:tcBorders>
              <w:top w:val="double" w:sz="4" w:space="0" w:color="auto"/>
              <w:bottom w:val="nil"/>
            </w:tcBorders>
          </w:tcPr>
          <w:p w:rsidR="00FC719A" w:rsidRPr="00F81F64" w:rsidRDefault="004B5000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470" w:type="dxa"/>
            <w:tcBorders>
              <w:top w:val="double" w:sz="4" w:space="0" w:color="auto"/>
              <w:bottom w:val="nil"/>
            </w:tcBorders>
          </w:tcPr>
          <w:p w:rsidR="00FC719A" w:rsidRPr="00F81F64" w:rsidRDefault="004B5000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47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FC719A" w:rsidRPr="00F81F64" w:rsidRDefault="004B5000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034620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034620" w:rsidRPr="005B5DE2" w:rsidRDefault="004B5000" w:rsidP="005B5DE2">
            <w:pPr>
              <w:jc w:val="center"/>
              <w:rPr>
                <w:sz w:val="11"/>
                <w:szCs w:val="11"/>
              </w:rPr>
            </w:pPr>
            <w:r>
              <w:rPr>
                <w:rFonts w:ascii="Calibri" w:hAnsi="Calibri" w:cs="Calibri"/>
                <w:b/>
                <w:bCs/>
                <w:noProof/>
                <w:sz w:val="14"/>
                <w:szCs w:val="14"/>
              </w:rPr>
              <w:t>01</w:t>
            </w:r>
          </w:p>
        </w:tc>
        <w:tc>
          <w:tcPr>
            <w:tcW w:w="5170" w:type="dxa"/>
            <w:tcBorders>
              <w:top w:val="nil"/>
              <w:bottom w:val="nil"/>
            </w:tcBorders>
          </w:tcPr>
          <w:p w:rsidR="00034620" w:rsidRPr="00592206" w:rsidRDefault="004B5000" w:rsidP="00CA5899">
            <w:p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SERVIZI PER CONTO TERZI - PARTITE DI GIRO</w:t>
            </w:r>
          </w:p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1455" w:type="dxa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11,15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10,62</w:t>
            </w:r>
          </w:p>
        </w:tc>
        <w:tc>
          <w:tcPr>
            <w:tcW w:w="1483" w:type="dxa"/>
            <w:gridSpan w:val="2"/>
            <w:tcBorders>
              <w:top w:val="nil"/>
              <w:bottom w:val="nil"/>
            </w:tcBorders>
          </w:tcPr>
          <w:p w:rsidR="00034620" w:rsidRPr="00592206" w:rsidRDefault="004B5000" w:rsidP="00D44DB3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9,35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nil"/>
              <w:right w:val="double" w:sz="4" w:space="0" w:color="auto"/>
            </w:tcBorders>
          </w:tcPr>
          <w:p w:rsidR="00034620" w:rsidRPr="00592206" w:rsidRDefault="004B5000" w:rsidP="005B5DE2">
            <w:pPr>
              <w:jc w:val="right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t>14,66</w:t>
            </w:r>
          </w:p>
        </w:tc>
      </w:tr>
      <w:tr w:rsidR="00AF7206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AF7206" w:rsidRPr="004D78FD" w:rsidRDefault="004B5000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AF7206" w:rsidRPr="004D78FD" w:rsidRDefault="004B5000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5170" w:type="dxa"/>
            <w:tcBorders>
              <w:top w:val="nil"/>
              <w:bottom w:val="double" w:sz="4" w:space="0" w:color="auto"/>
            </w:tcBorders>
          </w:tcPr>
          <w:p w:rsidR="00AF7206" w:rsidRPr="004D78FD" w:rsidRDefault="004B5000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AF7206" w:rsidRPr="00E30817" w:rsidRDefault="004B5000" w:rsidP="00AF7206">
            <w:pPr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SERVIZI PER CONTO TERZI</w:t>
            </w:r>
          </w:p>
        </w:tc>
        <w:tc>
          <w:tcPr>
            <w:tcW w:w="1455" w:type="dxa"/>
            <w:tcBorders>
              <w:top w:val="nil"/>
              <w:bottom w:val="double" w:sz="4" w:space="0" w:color="auto"/>
            </w:tcBorders>
          </w:tcPr>
          <w:p w:rsidR="00AF7206" w:rsidRPr="004D78FD" w:rsidRDefault="004B5000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AF7206" w:rsidRPr="00E30817" w:rsidRDefault="004B5000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11,15</w:t>
            </w:r>
          </w:p>
        </w:tc>
        <w:tc>
          <w:tcPr>
            <w:tcW w:w="1470" w:type="dxa"/>
            <w:gridSpan w:val="2"/>
            <w:tcBorders>
              <w:top w:val="nil"/>
              <w:bottom w:val="double" w:sz="4" w:space="0" w:color="auto"/>
            </w:tcBorders>
          </w:tcPr>
          <w:p w:rsidR="00AF7206" w:rsidRPr="004D78FD" w:rsidRDefault="004B5000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AF7206" w:rsidRPr="00E30817" w:rsidRDefault="004B5000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gridSpan w:val="2"/>
            <w:tcBorders>
              <w:top w:val="nil"/>
              <w:bottom w:val="double" w:sz="4" w:space="0" w:color="auto"/>
            </w:tcBorders>
          </w:tcPr>
          <w:p w:rsidR="00AF7206" w:rsidRPr="004D78FD" w:rsidRDefault="004B5000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AF7206" w:rsidRPr="00E30817" w:rsidRDefault="004B5000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10,62</w:t>
            </w:r>
          </w:p>
        </w:tc>
        <w:tc>
          <w:tcPr>
            <w:tcW w:w="1483" w:type="dxa"/>
            <w:gridSpan w:val="2"/>
            <w:tcBorders>
              <w:top w:val="nil"/>
              <w:bottom w:val="double" w:sz="4" w:space="0" w:color="auto"/>
            </w:tcBorders>
          </w:tcPr>
          <w:p w:rsidR="00AF7206" w:rsidRPr="004D78FD" w:rsidRDefault="004B5000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AF7206" w:rsidRPr="00E30817" w:rsidRDefault="004B5000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double" w:sz="4" w:space="0" w:color="auto"/>
            </w:tcBorders>
          </w:tcPr>
          <w:p w:rsidR="00AF7206" w:rsidRPr="004D78FD" w:rsidRDefault="004B5000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AF7206" w:rsidRPr="00E30817" w:rsidRDefault="004B5000" w:rsidP="0028733D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9,35</w:t>
            </w:r>
          </w:p>
        </w:tc>
        <w:tc>
          <w:tcPr>
            <w:tcW w:w="1470" w:type="dxa"/>
            <w:tcBorders>
              <w:top w:val="nil"/>
              <w:bottom w:val="double" w:sz="4" w:space="0" w:color="auto"/>
            </w:tcBorders>
          </w:tcPr>
          <w:p w:rsidR="00AF7206" w:rsidRPr="004D78FD" w:rsidRDefault="004B5000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AF7206" w:rsidRPr="00E30817" w:rsidRDefault="004B5000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0,00</w:t>
            </w:r>
          </w:p>
        </w:tc>
        <w:tc>
          <w:tcPr>
            <w:tcW w:w="147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AF7206" w:rsidRPr="004D78FD" w:rsidRDefault="004B5000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AF7206" w:rsidRPr="00E30817" w:rsidRDefault="004B5000" w:rsidP="00464F67">
            <w:pPr>
              <w:jc w:val="right"/>
              <w:rPr>
                <w:b/>
                <w:sz w:val="14"/>
                <w:szCs w:val="14"/>
              </w:rPr>
            </w:pPr>
            <w:r>
              <w:rPr>
                <w:b/>
                <w:noProof/>
                <w:sz w:val="14"/>
                <w:szCs w:val="14"/>
              </w:rPr>
              <w:t>14,66</w:t>
            </w:r>
          </w:p>
        </w:tc>
      </w:tr>
    </w:tbl>
    <w:p w:rsidR="004B5000" w:rsidRDefault="004B5000"/>
    <w:sectPr w:rsidR="004B5000" w:rsidSect="008641BD">
      <w:headerReference w:type="default" r:id="rId6"/>
      <w:pgSz w:w="16838" w:h="11906" w:orient="landscape"/>
      <w:pgMar w:top="539" w:right="641" w:bottom="539" w:left="539" w:header="720" w:footer="7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5000" w:rsidRDefault="004B5000">
      <w:r>
        <w:separator/>
      </w:r>
    </w:p>
  </w:endnote>
  <w:endnote w:type="continuationSeparator" w:id="0">
    <w:p w:rsidR="004B5000" w:rsidRDefault="004B5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5000" w:rsidRDefault="004B5000">
      <w:r>
        <w:separator/>
      </w:r>
    </w:p>
  </w:footnote>
  <w:footnote w:type="continuationSeparator" w:id="0">
    <w:p w:rsidR="004B5000" w:rsidRDefault="004B50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5930" w:type="dxa"/>
      <w:tblInd w:w="-42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5930"/>
    </w:tblGrid>
    <w:tr w:rsidR="00EA7798">
      <w:trPr>
        <w:cantSplit/>
        <w:trHeight w:val="359"/>
        <w:tblHeader/>
      </w:trPr>
      <w:tc>
        <w:tcPr>
          <w:tcW w:w="15930" w:type="dxa"/>
          <w:vAlign w:val="center"/>
        </w:tcPr>
        <w:p w:rsidR="00EA7798" w:rsidRPr="007C4C4E" w:rsidRDefault="004B5000">
          <w:pPr>
            <w:rPr>
              <w:rFonts w:ascii="Calibri" w:hAnsi="Calibri" w:cs="Calibri"/>
              <w:bCs/>
              <w:sz w:val="20"/>
              <w:szCs w:val="20"/>
            </w:rPr>
          </w:pPr>
          <w:r>
            <w:rPr>
              <w:noProof/>
              <w:sz w:val="20"/>
              <w:szCs w:val="20"/>
            </w:rPr>
            <w:t>COMUNE DI LUISAGO</w:t>
          </w:r>
        </w:p>
      </w:tc>
    </w:tr>
    <w:tr w:rsidR="00EA7798">
      <w:trPr>
        <w:cantSplit/>
        <w:tblHeader/>
      </w:trPr>
      <w:tc>
        <w:tcPr>
          <w:tcW w:w="15930" w:type="dxa"/>
          <w:vAlign w:val="center"/>
        </w:tcPr>
        <w:p w:rsidR="00EA7798" w:rsidRPr="007C4C4E" w:rsidRDefault="004B5000">
          <w:pPr>
            <w:jc w:val="right"/>
            <w:rPr>
              <w:rFonts w:ascii="Calibri" w:hAnsi="Calibri" w:cs="Calibri"/>
              <w:bCs/>
              <w:sz w:val="20"/>
              <w:szCs w:val="20"/>
            </w:rPr>
          </w:pPr>
          <w:r>
            <w:rPr>
              <w:noProof/>
              <w:sz w:val="20"/>
              <w:szCs w:val="20"/>
            </w:rPr>
            <w:t>Allegato n. 2-c</w:t>
          </w:r>
        </w:p>
      </w:tc>
    </w:tr>
    <w:tr w:rsidR="00EA7798">
      <w:trPr>
        <w:cantSplit/>
        <w:trHeight w:val="117"/>
        <w:tblHeader/>
      </w:trPr>
      <w:tc>
        <w:tcPr>
          <w:tcW w:w="15930" w:type="dxa"/>
          <w:vAlign w:val="center"/>
        </w:tcPr>
        <w:p w:rsidR="00EA7798" w:rsidRDefault="004B5000">
          <w:pPr>
            <w:jc w:val="center"/>
            <w:rPr>
              <w:rFonts w:ascii="Calibri" w:hAnsi="Calibri" w:cs="Calibri"/>
              <w:b/>
              <w:bCs/>
              <w:sz w:val="20"/>
              <w:szCs w:val="20"/>
            </w:rPr>
          </w:pPr>
        </w:p>
      </w:tc>
    </w:tr>
    <w:tr w:rsidR="00EA7798">
      <w:trPr>
        <w:cantSplit/>
        <w:tblHeader/>
      </w:trPr>
      <w:tc>
        <w:tcPr>
          <w:tcW w:w="15930" w:type="dxa"/>
          <w:vAlign w:val="center"/>
        </w:tcPr>
        <w:p w:rsidR="00EA7798" w:rsidRPr="007C4C4E" w:rsidRDefault="004B5000">
          <w:pPr>
            <w:jc w:val="center"/>
            <w:rPr>
              <w:rFonts w:ascii="Calibri" w:hAnsi="Calibri" w:cs="Calibri"/>
              <w:b/>
              <w:bCs/>
              <w:sz w:val="20"/>
              <w:szCs w:val="20"/>
            </w:rPr>
          </w:pPr>
          <w:r>
            <w:rPr>
              <w:noProof/>
              <w:sz w:val="20"/>
              <w:szCs w:val="20"/>
            </w:rPr>
            <w:t>Piano degli indicatori di bilancio</w:t>
          </w:r>
        </w:p>
        <w:p w:rsidR="00EA7798" w:rsidRPr="007C4C4E" w:rsidRDefault="004B5000">
          <w:pPr>
            <w:jc w:val="center"/>
            <w:rPr>
              <w:rFonts w:cs="Calibri"/>
              <w:b/>
              <w:bCs/>
              <w:sz w:val="20"/>
              <w:szCs w:val="20"/>
            </w:rPr>
          </w:pPr>
          <w:r>
            <w:rPr>
              <w:noProof/>
              <w:sz w:val="20"/>
              <w:szCs w:val="20"/>
            </w:rPr>
            <w:t>Indicatori analitici concernenti la composizione delle spese per missioni e programmi</w:t>
          </w:r>
        </w:p>
        <w:p w:rsidR="00EA7798" w:rsidRDefault="004B5000">
          <w:pPr>
            <w:jc w:val="center"/>
            <w:rPr>
              <w:rFonts w:ascii="Calibri" w:hAnsi="Calibri" w:cs="Calibri"/>
              <w:b/>
              <w:bCs/>
              <w:sz w:val="20"/>
              <w:szCs w:val="20"/>
            </w:rPr>
          </w:pPr>
          <w:r>
            <w:rPr>
              <w:noProof/>
              <w:sz w:val="20"/>
              <w:szCs w:val="20"/>
            </w:rPr>
            <w:t>Rendiconto esercizio 2018</w:t>
          </w:r>
        </w:p>
      </w:tc>
    </w:tr>
    <w:tr w:rsidR="00EA7798">
      <w:trPr>
        <w:cantSplit/>
        <w:tblHeader/>
      </w:trPr>
      <w:tc>
        <w:tcPr>
          <w:tcW w:w="15930" w:type="dxa"/>
          <w:vAlign w:val="center"/>
        </w:tcPr>
        <w:p w:rsidR="00EA7798" w:rsidRDefault="004B5000">
          <w:pPr>
            <w:jc w:val="right"/>
            <w:rPr>
              <w:rFonts w:ascii="Calibri" w:hAnsi="Calibri" w:cs="Calibri"/>
              <w:b/>
              <w:bCs/>
              <w:sz w:val="12"/>
              <w:szCs w:val="12"/>
            </w:rPr>
          </w:pPr>
          <w:r>
            <w:rPr>
              <w:rFonts w:cs="Calibri"/>
              <w:b/>
              <w:bCs/>
              <w:sz w:val="12"/>
              <w:szCs w:val="12"/>
            </w:rPr>
            <w:t xml:space="preserve">Pag. </w:t>
          </w:r>
          <w:r>
            <w:rPr>
              <w:rFonts w:cs="Calibri"/>
              <w:b/>
              <w:bCs/>
              <w:sz w:val="12"/>
              <w:szCs w:val="12"/>
            </w:rPr>
            <w:fldChar w:fldCharType="begin"/>
          </w:r>
          <w:r>
            <w:rPr>
              <w:rFonts w:cs="Calibri"/>
              <w:b/>
              <w:bCs/>
              <w:sz w:val="12"/>
              <w:szCs w:val="12"/>
            </w:rPr>
            <w:instrText xml:space="preserve"> PAGE    \* MERGEFORMAT </w:instrText>
          </w:r>
          <w:r>
            <w:rPr>
              <w:rFonts w:cs="Calibri"/>
              <w:b/>
              <w:bCs/>
              <w:sz w:val="12"/>
              <w:szCs w:val="12"/>
            </w:rPr>
            <w:fldChar w:fldCharType="separate"/>
          </w:r>
          <w:r w:rsidR="00C5119D">
            <w:rPr>
              <w:rFonts w:cs="Calibri"/>
              <w:b/>
              <w:bCs/>
              <w:noProof/>
              <w:sz w:val="12"/>
              <w:szCs w:val="12"/>
            </w:rPr>
            <w:t>2</w:t>
          </w:r>
          <w:r>
            <w:rPr>
              <w:rFonts w:cs="Calibri"/>
              <w:b/>
              <w:bCs/>
              <w:sz w:val="12"/>
              <w:szCs w:val="12"/>
            </w:rPr>
            <w:fldChar w:fldCharType="end"/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1EC8"/>
    <w:rsid w:val="00036639"/>
    <w:rsid w:val="00053496"/>
    <w:rsid w:val="001F2F60"/>
    <w:rsid w:val="00257F46"/>
    <w:rsid w:val="004B5000"/>
    <w:rsid w:val="00561EC8"/>
    <w:rsid w:val="007E6B97"/>
    <w:rsid w:val="008641BD"/>
    <w:rsid w:val="00C06205"/>
    <w:rsid w:val="00C5119D"/>
    <w:rsid w:val="00DA724E"/>
    <w:rsid w:val="00EE1833"/>
    <w:rsid w:val="00F932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8A4CED3-781C-4FE7-A0C5-86FD886BF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sz w:val="24"/>
      <w:szCs w:val="24"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rFonts w:ascii="Arial Narrow" w:hAnsi="Arial Narrow"/>
      <w:b/>
      <w:sz w:val="32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b/>
      <w:sz w:val="22"/>
      <w:lang w:val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table" w:styleId="Grigliatabella">
    <w:name w:val="Table Grid"/>
    <w:basedOn w:val="Tabellanormale"/>
    <w:rsid w:val="00CA58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work32\StampeWE\StampeW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StampeW.dot</Template>
  <TotalTime>1</TotalTime>
  <Pages>4</Pages>
  <Words>904</Words>
  <Characters>5156</Characters>
  <Application>Microsoft Office Word</Application>
  <DocSecurity>0</DocSecurity>
  <Lines>42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Akros Informatica s.r.l.</Company>
  <LinksUpToDate>false</LinksUpToDate>
  <CharactersWithSpaces>6048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HrGest</dc:creator>
  <cp:keywords/>
  <dc:description/>
  <cp:lastModifiedBy>Amministrativo</cp:lastModifiedBy>
  <cp:revision>2</cp:revision>
  <dcterms:created xsi:type="dcterms:W3CDTF">2019-04-24T07:46:00Z</dcterms:created>
  <dcterms:modified xsi:type="dcterms:W3CDTF">2019-04-24T07:46:00Z</dcterms:modified>
</cp:coreProperties>
</file>