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1"/>
        <w:gridCol w:w="1617"/>
        <w:gridCol w:w="1"/>
        <w:gridCol w:w="349"/>
        <w:gridCol w:w="1"/>
        <w:gridCol w:w="1"/>
        <w:gridCol w:w="3688"/>
        <w:gridCol w:w="1"/>
        <w:gridCol w:w="6"/>
        <w:gridCol w:w="6"/>
        <w:gridCol w:w="86"/>
        <w:gridCol w:w="196"/>
        <w:gridCol w:w="14"/>
        <w:gridCol w:w="1710"/>
        <w:gridCol w:w="8"/>
        <w:gridCol w:w="11"/>
        <w:gridCol w:w="14"/>
        <w:gridCol w:w="1"/>
        <w:gridCol w:w="91"/>
        <w:gridCol w:w="164"/>
        <w:gridCol w:w="11"/>
        <w:gridCol w:w="14"/>
        <w:gridCol w:w="14"/>
        <w:gridCol w:w="1571"/>
        <w:gridCol w:w="10"/>
        <w:gridCol w:w="25"/>
        <w:gridCol w:w="325"/>
        <w:gridCol w:w="25"/>
        <w:gridCol w:w="1261"/>
        <w:gridCol w:w="7"/>
        <w:gridCol w:w="7"/>
        <w:gridCol w:w="14"/>
        <w:gridCol w:w="1"/>
        <w:gridCol w:w="354"/>
        <w:gridCol w:w="10"/>
        <w:gridCol w:w="14"/>
        <w:gridCol w:w="1232"/>
        <w:gridCol w:w="17"/>
        <w:gridCol w:w="7"/>
        <w:gridCol w:w="14"/>
        <w:gridCol w:w="18"/>
        <w:gridCol w:w="283"/>
        <w:gridCol w:w="11"/>
        <w:gridCol w:w="5"/>
        <w:gridCol w:w="22"/>
        <w:gridCol w:w="1770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7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5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8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4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8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9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7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5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8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4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8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9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7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5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8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4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8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9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A52A3D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A52A3D" w:rsidRDefault="005F166F" w:rsidP="00AB591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5"/>
            <w:vAlign w:val="center"/>
          </w:tcPr>
          <w:p w:rsidR="00A52A3D" w:rsidRDefault="005F166F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6"/>
            <w:vAlign w:val="center"/>
          </w:tcPr>
          <w:p w:rsidR="00A52A3D" w:rsidRPr="00005F5F" w:rsidRDefault="005F166F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5"/>
            <w:vAlign w:val="center"/>
          </w:tcPr>
          <w:p w:rsidR="00A52A3D" w:rsidRPr="003D2182" w:rsidRDefault="005F166F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A52A3D" w:rsidRDefault="005F166F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A52A3D" w:rsidRDefault="005F166F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5"/>
            <w:vAlign w:val="center"/>
          </w:tcPr>
          <w:p w:rsidR="00A52A3D" w:rsidRPr="00005F5F" w:rsidRDefault="005F166F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A52A3D" w:rsidRPr="00005F5F" w:rsidRDefault="005F166F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vAlign w:val="center"/>
          </w:tcPr>
          <w:p w:rsidR="00A52A3D" w:rsidRDefault="005F166F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A52A3D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471" w:type="dxa"/>
            <w:shd w:val="clear" w:color="auto" w:fill="auto"/>
            <w:vAlign w:val="center"/>
          </w:tcPr>
          <w:p w:rsidR="00A52A3D" w:rsidRPr="00596887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52A3D" w:rsidRPr="00596887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A52A3D" w:rsidRPr="00596887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A52A3D" w:rsidRDefault="005F166F" w:rsidP="00F27D4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DISAVANZO DI AMMINISTRAZIONE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5"/>
            <w:vAlign w:val="center"/>
          </w:tcPr>
          <w:p w:rsidR="00A52A3D" w:rsidRPr="006D6F50" w:rsidRDefault="005F166F" w:rsidP="00AB5911">
            <w:pPr>
              <w:jc w:val="center"/>
              <w:rPr>
                <w:bCs/>
                <w:sz w:val="10"/>
                <w:szCs w:val="10"/>
              </w:rPr>
            </w:pPr>
            <w:r w:rsidRPr="006D6F50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6"/>
            <w:vAlign w:val="center"/>
          </w:tcPr>
          <w:p w:rsidR="00A52A3D" w:rsidRPr="00005F5F" w:rsidRDefault="005F166F" w:rsidP="00AB591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94" w:type="dxa"/>
            <w:gridSpan w:val="5"/>
            <w:vAlign w:val="center"/>
          </w:tcPr>
          <w:p w:rsidR="00A52A3D" w:rsidRPr="003D2182" w:rsidRDefault="005F166F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A52A3D" w:rsidRPr="00005F5F" w:rsidRDefault="005F166F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A52A3D" w:rsidRPr="003D2182" w:rsidRDefault="005F166F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5"/>
            <w:vAlign w:val="center"/>
          </w:tcPr>
          <w:p w:rsidR="00A52A3D" w:rsidRPr="00005F5F" w:rsidRDefault="005F166F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A52A3D" w:rsidRPr="00005F5F" w:rsidRDefault="005F166F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vAlign w:val="center"/>
          </w:tcPr>
          <w:p w:rsidR="00A52A3D" w:rsidRDefault="005F166F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A52A3D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</w:trPr>
        <w:tc>
          <w:tcPr>
            <w:tcW w:w="471" w:type="dxa"/>
            <w:shd w:val="clear" w:color="auto" w:fill="auto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A52A3D" w:rsidRDefault="005F166F" w:rsidP="00AB591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5"/>
            <w:vAlign w:val="center"/>
          </w:tcPr>
          <w:p w:rsidR="00A52A3D" w:rsidRDefault="005F166F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6"/>
            <w:vAlign w:val="center"/>
          </w:tcPr>
          <w:p w:rsidR="00A52A3D" w:rsidRPr="00005F5F" w:rsidRDefault="005F166F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5"/>
            <w:vAlign w:val="center"/>
          </w:tcPr>
          <w:p w:rsidR="00A52A3D" w:rsidRPr="003D2182" w:rsidRDefault="005F166F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A52A3D" w:rsidRDefault="005F166F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A52A3D" w:rsidRDefault="005F166F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5"/>
            <w:vAlign w:val="center"/>
          </w:tcPr>
          <w:p w:rsidR="00A52A3D" w:rsidRPr="00005F5F" w:rsidRDefault="005F166F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A52A3D" w:rsidRPr="00005F5F" w:rsidRDefault="005F166F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vAlign w:val="center"/>
          </w:tcPr>
          <w:p w:rsidR="00A52A3D" w:rsidRDefault="005F166F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vAlign w:val="center"/>
          </w:tcPr>
          <w:p w:rsidR="00A52A3D" w:rsidRDefault="005F166F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5" w:type="dxa"/>
            <w:gridSpan w:val="4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ISTITUZIONALI, GENERALI E DI GESTIONE</w:t>
            </w:r>
          </w:p>
        </w:tc>
        <w:tc>
          <w:tcPr>
            <w:tcW w:w="300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gridSpan w:val="2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3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5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7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3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3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3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4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0101</w:t>
            </w: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5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ORGANI ISTITUZIONALI</w:t>
            </w:r>
          </w:p>
        </w:tc>
        <w:tc>
          <w:tcPr>
            <w:tcW w:w="294" w:type="dxa"/>
            <w:gridSpan w:val="3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626,55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300,92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-325,63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25.042,64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21.192,39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21.504,98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3.537,66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312,59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25.669,19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21.493,31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312,59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4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ORGANI ISTITUZIONALI</w:t>
            </w: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626,55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300,92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-325,63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25.042,64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21.192,39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21.504,98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3.537,66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312,59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25.669,19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21.493,31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312,59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0102</w:t>
            </w: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21" w:type="dxa"/>
            <w:gridSpan w:val="5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SEGRETERIA GENERALE</w:t>
            </w:r>
          </w:p>
        </w:tc>
        <w:tc>
          <w:tcPr>
            <w:tcW w:w="294" w:type="dxa"/>
            <w:gridSpan w:val="3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50.351,69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4.873,71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-44.644,46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833,52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146.197,00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72.115,13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133.032,47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13.164,53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60.917,34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196.548,69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76.988,84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61.750,86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09" w:type="dxa"/>
            <w:gridSpan w:val="4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SEGRETERIA GENERALE</w:t>
            </w: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50.351,69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4.873,71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-44.644,46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833,52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146.197,00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72.115,13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133.032,47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13.164,53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60.917,34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196.548,69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76.988,84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61.750,86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0103</w:t>
            </w: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21" w:type="dxa"/>
            <w:gridSpan w:val="5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GESTIONE ECONOMICA, FINANZIARIA, PROGRAMMAZIONE E PROVVEDITORATO</w:t>
            </w:r>
          </w:p>
        </w:tc>
        <w:tc>
          <w:tcPr>
            <w:tcW w:w="294" w:type="dxa"/>
            <w:gridSpan w:val="3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20.515,60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18.351,50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-1.002,02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1.162,08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247.555,92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121.517,10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149.411,34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98.144,58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27.894,24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268.054,88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139.868,60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29.056,32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5.719,36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5.719,36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1.338,34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3.661,66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1.338,34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10.719,36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5.719,36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1.338,34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4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16.730,00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16.727,53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16.727,53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2,47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16.730,00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16.727,53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09" w:type="dxa"/>
            <w:gridSpan w:val="4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GESTIONE ECONOMICA, FINANZIARIA, PROGRAMMAZIONE E PROVVEDITORATO</w:t>
            </w: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26.234,96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24.070,86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-1.002,02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1.162,08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269.285,92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138.244,63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167.477,21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101.808,71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29.232,58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295.504,24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162.315,49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30.394,66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0104</w:t>
            </w: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21" w:type="dxa"/>
            <w:gridSpan w:val="5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GESTIONE DELLE ENTRATE TRIBUTARIE E SERVIZI FISCALI</w:t>
            </w:r>
          </w:p>
        </w:tc>
        <w:tc>
          <w:tcPr>
            <w:tcW w:w="294" w:type="dxa"/>
            <w:gridSpan w:val="3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98.102,64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1.195,31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-608,43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96.298,90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60.469,00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34.956,41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51.952,06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8.516,94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16.995,65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158.571,64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36.151,72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113.294,55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09" w:type="dxa"/>
            <w:gridSpan w:val="4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GESTIONE DELLE ENTRATE TRIBUTARIE E SERVIZI FISCALI</w:t>
            </w: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98.102,64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1.195,31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-608,43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96.298,90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60.469,00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34.956,41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51.952,06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8.516,94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16.995,65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158.571,64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36.151,72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113.294,55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0105</w:t>
            </w: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21" w:type="dxa"/>
            <w:gridSpan w:val="5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GESTIONE DEI BENI DEMANIALI E PATRIMONIALI</w:t>
            </w:r>
          </w:p>
        </w:tc>
        <w:tc>
          <w:tcPr>
            <w:tcW w:w="294" w:type="dxa"/>
            <w:gridSpan w:val="3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6.132,53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4.798,48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-1.034,05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30.000,00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12.823,56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17.039,48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12.960,52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4.215,92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36.010,53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17.622,04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4.515,92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23.000,00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20.544,80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2.455,20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20.544,80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23.000,00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20.544,80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09" w:type="dxa"/>
            <w:gridSpan w:val="4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GESTIONE DEI BENI DEMANIALI E PATRIMONIALI</w:t>
            </w: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6.132,53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4.798,48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-1.034,05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53.000,00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12.823,56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37.584,28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15.415,72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24.760,72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59.010,53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17.622,04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25.060,72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0106</w:t>
            </w: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21" w:type="dxa"/>
            <w:gridSpan w:val="5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UFFICIO TECNICO</w:t>
            </w:r>
          </w:p>
        </w:tc>
        <w:tc>
          <w:tcPr>
            <w:tcW w:w="294" w:type="dxa"/>
            <w:gridSpan w:val="3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3.131,44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2.242,58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-372,86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516,00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54.414,01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41.610,51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46.893,11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7.520,90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5.282,60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57.545,45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43.853,09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5.798,60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09" w:type="dxa"/>
            <w:gridSpan w:val="4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UFFICIO TECNICO</w:t>
            </w: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3.131,44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2.242,58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-372,86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516,00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54.414,01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41.610,51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46.893,11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7.520,90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5.282,60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57.545,45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43.853,09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5.798,60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0107</w:t>
            </w: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21" w:type="dxa"/>
            <w:gridSpan w:val="5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SERVIZIO ELETTORALE E CONSULTAZIONI POPOLARI - ANAGRAFE E STATO CIVILE</w:t>
            </w:r>
          </w:p>
        </w:tc>
        <w:tc>
          <w:tcPr>
            <w:tcW w:w="294" w:type="dxa"/>
            <w:gridSpan w:val="3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42.164,07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5.171,82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-35.992,25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1.000,00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122.432,08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65.111,21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101.011,54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21.420,54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35.900,33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164.596,15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70.283,03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36.900,33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09" w:type="dxa"/>
            <w:gridSpan w:val="4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SERVIZIO ELETTORALE E CONSULTAZIONI POPOLARI - ANAGRAFE E STATO CIVILE</w:t>
            </w: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42.164,07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5.171,82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-35.992,25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122.432,08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65.111,21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101.011,54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21.420,54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35.900,33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164.596,15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70.283,03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36.900,33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0108</w:t>
            </w: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08</w:t>
            </w:r>
          </w:p>
        </w:tc>
        <w:tc>
          <w:tcPr>
            <w:tcW w:w="3721" w:type="dxa"/>
            <w:gridSpan w:val="5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STATISTICA E SISTEMI INFORMATIVI</w:t>
            </w:r>
          </w:p>
        </w:tc>
        <w:tc>
          <w:tcPr>
            <w:tcW w:w="294" w:type="dxa"/>
            <w:gridSpan w:val="3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59.109,44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28.245,49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47.061,32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12.048,12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18.815,83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59.109,44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28.245,49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18.815,83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11.108,40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8.222,80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2.885,60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33.823,00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7.976,36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32.220,74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1.602,26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24.244,38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44.931,40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16.199,16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27.129,98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08</w:t>
            </w:r>
          </w:p>
        </w:tc>
        <w:tc>
          <w:tcPr>
            <w:tcW w:w="3709" w:type="dxa"/>
            <w:gridSpan w:val="4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STATISTICA E SISTEMI INFORMATIVI</w:t>
            </w: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11.108,40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8.222,80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2.885,60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92.932,44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36.221,85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79.282,06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13.650,38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43.060,21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104.040,84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44.444,65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45.945,81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0110</w:t>
            </w: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3721" w:type="dxa"/>
            <w:gridSpan w:val="5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RISORSE UMANE</w:t>
            </w:r>
          </w:p>
        </w:tc>
        <w:tc>
          <w:tcPr>
            <w:tcW w:w="294" w:type="dxa"/>
            <w:gridSpan w:val="3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4.599,86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4.599,86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7.650,00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977,49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5.109,56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2.540,44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4.132,07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12.249,86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5.577,35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4.132,07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3709" w:type="dxa"/>
            <w:gridSpan w:val="4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RISORSE UMANE</w:t>
            </w: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4.599,86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4.599,86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7.650,00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977,49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5.109,56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2.540,44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4.132,07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12.249,86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5.577,35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4.132,07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0111</w:t>
            </w: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3721" w:type="dxa"/>
            <w:gridSpan w:val="5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SERVIZI GENERALI</w:t>
            </w:r>
          </w:p>
        </w:tc>
        <w:tc>
          <w:tcPr>
            <w:tcW w:w="294" w:type="dxa"/>
            <w:gridSpan w:val="3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33.258,44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16,60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-22.901,84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10.340,00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26.850,00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22.084,53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25.732,33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1.117,67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3.647,80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60.108,44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22.101,13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13.987,80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8.000,00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4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5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8.000,00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8.000,00</w:t>
            </w:r>
          </w:p>
        </w:tc>
        <w:tc>
          <w:tcPr>
            <w:tcW w:w="280" w:type="dxa"/>
            <w:gridSpan w:val="5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4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4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5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3709" w:type="dxa"/>
            <w:gridSpan w:val="4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ALTRI SERVIZI GENERALI</w:t>
            </w: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33.258,44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16,60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-22.901,84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10.340,00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34.850,00</w:t>
            </w:r>
          </w:p>
        </w:tc>
        <w:tc>
          <w:tcPr>
            <w:tcW w:w="28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5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22.084,53</w:t>
            </w:r>
          </w:p>
        </w:tc>
        <w:tc>
          <w:tcPr>
            <w:tcW w:w="350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25.732,33</w:t>
            </w:r>
          </w:p>
        </w:tc>
        <w:tc>
          <w:tcPr>
            <w:tcW w:w="378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9.117,67</w:t>
            </w:r>
          </w:p>
        </w:tc>
        <w:tc>
          <w:tcPr>
            <w:tcW w:w="350" w:type="dxa"/>
            <w:gridSpan w:val="6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3.647,80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68.108,44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22.101,13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5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13.987,80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6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6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6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01</w:t>
            </w:r>
          </w:p>
        </w:tc>
        <w:tc>
          <w:tcPr>
            <w:tcW w:w="350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SERVIZI ISTITUZIONALI, GENERALI E DI GESTIONE</w:t>
            </w:r>
          </w:p>
        </w:tc>
        <w:tc>
          <w:tcPr>
            <w:tcW w:w="308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275.710,58</w:t>
            </w:r>
          </w:p>
        </w:tc>
        <w:tc>
          <w:tcPr>
            <w:tcW w:w="280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3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55.492,94</w:t>
            </w:r>
          </w:p>
        </w:tc>
        <w:tc>
          <w:tcPr>
            <w:tcW w:w="350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-106.881,54</w:t>
            </w:r>
          </w:p>
        </w:tc>
        <w:tc>
          <w:tcPr>
            <w:tcW w:w="392" w:type="dxa"/>
            <w:gridSpan w:val="6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6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3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113.336,10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gridSpan w:val="2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866.273,09</w:t>
            </w:r>
          </w:p>
        </w:tc>
        <w:tc>
          <w:tcPr>
            <w:tcW w:w="280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3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445.337,71</w:t>
            </w:r>
          </w:p>
        </w:tc>
        <w:tc>
          <w:tcPr>
            <w:tcW w:w="350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669.579,60</w:t>
            </w:r>
          </w:p>
        </w:tc>
        <w:tc>
          <w:tcPr>
            <w:tcW w:w="392" w:type="dxa"/>
            <w:gridSpan w:val="6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6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196.693,49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3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224.241,89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3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1.141.845,03</w:t>
            </w:r>
          </w:p>
        </w:tc>
        <w:tc>
          <w:tcPr>
            <w:tcW w:w="280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500.830,65</w:t>
            </w: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6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6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337.577,99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ORDINE PUBBLICO E SICUREZZA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POLIZIA LOCALE E AMMINISTRATIVA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4.584,73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2.182,29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-2.402,44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70.300,00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52.406,63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66.086,55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4.213,45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13.679,92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74.884,73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54.588,92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13.679,92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POLIZIA LOCALE E AMMINISTRATIVA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4.584,73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2.182,29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-2.402,44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70.300,00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52.406,63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66.086,55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4.213,45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13.679,92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74.884,73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54.588,92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13.679,92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0302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SISTEMA INTEGRATO DI SICUREZZA URBANA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SISTEMA INTEGRATO DI SICUREZZA URBANA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03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ORDINE PUBBLICO E SICUREZZA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4.584,73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2.182,29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-2.402,44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72.800,00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52.406,63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66.086,55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6.713,45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13.679,92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77.384,73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54.588,92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13.679,92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ISTRUZIONE E DIRITTO ALLO STUDIO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ISTRUZIONE PRESCOLASTICA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3.956,99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3.177,41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-559,98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219,60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52.625,00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42.719,89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46.686,00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5.939,00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3.966,11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56.581,99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45.897,30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4.185,71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-1.000,00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2.525,40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2.474,60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2.525,40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2.525,40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4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6.745,00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6.742,40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6.742,40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2,60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6.745,00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6.742,40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ISTRUZIONE PRESCOLASTICA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4.956,99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3.177,41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-1.559,98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219,60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64.370,00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49.462,29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55.953,80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8.416,20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6.491,51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69.326,99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52.639,70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6.711,11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0402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ORDINI DI ISTRUZIONE NON UNIVERSITARIA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44.399,18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12.016,38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-2.840,81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29.541,99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76.700,56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44.828,61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74.375,81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2.324,75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29.547,20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121.099,74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56.844,99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59.089,19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10.621,73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10.621,73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114.313,49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4.162,70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20.629,96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93.683,53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16.467,26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124.935,22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4.162,70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27.088,99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4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48.115,00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48.111,00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48.111,00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48.115,00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48.111,00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ALTRI ORDINI DI ISTRUZIONE NON UNIVERSITARIA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55.020,91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12.016,38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-2.840,81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40.163,72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239.129,05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97.102,31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143.116,77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96.012,28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46.014,46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294.149,96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109.118,69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86.178,18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0406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AUSILIARI ALL'ISTRUZIONE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43.779,36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43.743,78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-35,58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185.600,00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110.816,16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146.358,97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39.241,03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35.542,81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229.379,36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154.559,94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35.542,81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SERVIZI AUSILIARI ALL'ISTRUZIONE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43.779,36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43.743,78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-35,58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185.600,00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110.816,16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146.358,97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39.241,03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35.542,81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229.379,36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154.559,94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35.542,81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04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ISTRUZIONE E DIRITTO ALLO STUDIO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103.757,26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58.937,57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-4.436,37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40.383,32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489.099,05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257.380,76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345.429,54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143.669,51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88.048,78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592.856,31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316.318,33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128.432,10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E VALORIZZAZIONE DEI BENI E DELLE ATTIVITA' CULTURALI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0502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ATTIVITÀ CULTURALI E INTERVENTI DIVERSI NEL SETTORE CULTURALE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1.084,41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1.084,41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19.500,00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12.206,52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17.517,91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1.982,09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5.311,39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20.584,41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13.290,93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5.311,39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2.065,83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2.065,83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0,17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2.065,83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ATTIVITÀ CULTURALI E INTERVENTI DIVERSI NEL SETTORE CULTURALE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1.084,41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1.084,41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21.566,00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14.272,35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19.583,74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1.982,26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5.311,39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22.650,41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15.356,76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5.311,39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05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TUTELA E VALORIZZAZIONE DEI BENI E DELLE ATTIVITA' CULTURALI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1.084,41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1.084,41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21.566,00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14.272,35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19.583,74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1.982,26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5.311,39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22.650,41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15.356,76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5.311,39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POLITICHE GIOVANILI, SPORT E TEMPO LIBERO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SPORT E TEMPO LIBERO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9.161,45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9.084,67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-76,78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42.310,00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33.087,75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42.005,42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304,58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8.917,67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51.471,45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42.172,42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8.917,67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14.868,91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14.868,91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10.131,09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14.868,91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4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9.045,00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9.043,00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9.043,00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9.045,00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9.043,00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SPORT E TEMPO LIBERO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9.161,45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9.084,67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-76,78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76.355,00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56.999,66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65.917,33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10.437,67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8.917,67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85.516,45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66.084,33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8.917,67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06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POLITICHE GIOVANILI, SPORT E TEMPO LIBERO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9.161,45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9.084,67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-76,78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76.355,00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56.999,66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65.917,33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10.437,67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8.917,67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85.516,45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66.084,33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8.917,67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08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ASSETTO DEL TERRITORIO ED EDILIZIA ABITATIVA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0801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URBANISTICA E ASSETTO DEL TERRITORIO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6.841,76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1.673,04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6.841,76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URBANISTICA E ASSETTO DEL TERRITORIO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6.841,76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1.673,04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6.841,76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08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ASSETTO DEL TERRITORIO ED EDILIZIA ABITATIVA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6.841,76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1.673,04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6.841,76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SOSTENIBILE E TUTELA DEL TERRITORIO E DELL'AMBIENTE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DIFESA DEL SUOLO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1.830,00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DIFESA DEL SUOLO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170,00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170,00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1.830,00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170,00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0902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TUTELA, VALORIZZAZIONE E RECUPERO AMBIENTALE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3.796,97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3.676,88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-120,09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22.400,00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13.750,56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14.410,49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7.989,51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659,93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26.196,97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17.427,44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659,93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2.478,88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1.319,87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-0,01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1.159,00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263.489,21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54.896,86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81.159,95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47.714,05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26.263,09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265.968,09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56.216,73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27.422,09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TUTELA, VALORIZZAZIONE E RECUPERO AMBIENTALE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6.275,85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4.996,75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-120,10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1.159,00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285.889,21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68.647,42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95.570,44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55.703,56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26.923,02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292.165,06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73.644,17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28.082,02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0903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RIFIUTI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29.814,16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29.814,16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301.880,00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182.258,51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254.266,49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47.613,51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72.007,98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331.694,16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212.072,67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72.007,98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16.000,00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RIFIUTI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29.814,16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29.814,16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317.880,00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182.258,51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254.266,49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63.613,51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72.007,98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347.694,16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212.072,67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72.007,98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0904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SERVIZIO IDRICO INTEGRATO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247.445,53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106.774,65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-1.353,70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139.317,18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33.110,00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21.563,86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24.804,87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8.305,13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3.241,01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276.019,34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128.338,51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142.558,19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146.500,00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12.679,20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12.679,20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133.820,80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146.500,00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12.679,20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4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32.495,00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32.485,38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32.485,38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9,62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32.495,00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32.485,38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SERVIZIO IDRICO INTEGRATO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247.445,53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106.774,65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-1.353,70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139.317,18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212.105,00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66.728,44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69.969,45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142.135,55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3.241,01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455.014,34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173.503,09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142.558,19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09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SVILUPPO SOSTENIBILE E TUTELA DEL TERRITORIO E DELL'AMBIENTE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283.535,54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141.585,56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-1.473,80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140.476,18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817.874,21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317.804,37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419.976,38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263.282,62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102.172,01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1.096.873,56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459.389,93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242.648,19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TRASPORTI E DIRITTO ALLA MOBILITA'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1005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VIABILITA' E INFRASTRUTTURE STRADALI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30.018,89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18.457,79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-11.561,10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228.584,00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163.528,01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199.770,62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28.813,38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36.242,61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257.809,89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181.985,80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36.242,61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46.994,15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18.689,43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-15.201,88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13.102,84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569.015,36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353.329,03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524.932,86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44.082,50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171.603,83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616.009,51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372.018,46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184.706,67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4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38.492,00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38.488,54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38.488,54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3,46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38.492,00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38.488,54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VIABILITA' E INFRASTRUTTURE STRADALI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77.013,04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37.147,22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-26.762,98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13.102,84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836.091,36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555.345,58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763.192,02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72.899,34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207.846,44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912.311,40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592.492,80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220.949,28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10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TRASPORTI E DIRITTO ALLA MOBILITA'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77.013,04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37.147,22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-26.762,98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13.102,84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836.091,36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555.345,58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763.192,02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72.899,34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207.846,44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912.311,40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592.492,80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220.949,28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SOCCORSO CIVILE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SISTEMA DI PROTEZIONE CIVILE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28,00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SISTEMA DI PROTEZIONE CIVILE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28,00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11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SOCCORSO CIVILE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28,00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DIRITTI SOCIALI, POLITICHE SOCIALI E FAMIGLIA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L'INFANZIA E I MINORI E PER ASILI NIDO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13.408,94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10.433,29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-2.975,65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114.220,00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59.280,19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92.168,41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22.051,59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32.888,22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127.628,94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69.713,48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32.888,22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INTERVENTI PER L'INFANZIA E I MINORI E PER ASILI NIDO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13.408,94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10.433,29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-2.975,65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114.220,00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59.280,19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92.168,41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22.051,59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32.888,22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127.628,94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69.713,48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32.888,22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1202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LA DISABILITA'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4.061,00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4.061,00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68.000,00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44.348,54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59.091,74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8.908,26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14.743,20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72.061,00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48.409,54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14.743,20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INTERVENTI PER LA DISABILITA'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4.061,00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4.061,00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68.000,00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44.348,54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59.091,74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8.908,26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14.743,20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72.061,00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48.409,54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14.743,20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1203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GLI ANZIANI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21.521,49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11.115,54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-10.405,95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44.600,00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14.638,12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37.265,33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7.334,67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22.627,21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66.121,49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25.753,66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22.627,21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42.304,85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2.695,15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42.304,85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42.304,85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INTERVENTI PER GLI ANZIANI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21.521,49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11.115,54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-10.405,95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89.600,00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14.638,12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79.570,18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10.029,82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64.932,06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111.121,49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25.753,66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64.932,06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1204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I SOGGETTI A RISCHIO DI ESCLUSIONE SOCIALE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922,33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922,33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3.450,00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2.710,42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3.219,24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230,76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508,82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4.372,33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3.632,75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508,82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INTERVENTI PER I SOGGETTI A RISCHIO DI ESCLUSIONE SOCIALE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922,33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922,33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3.450,00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2.710,42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3.219,24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230,76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508,82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4.372,33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3.632,75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508,82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1205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LE FAMIGLIE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3.297,34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1.543,00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-1.754,34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11.000,00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2.505,61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4.488,48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6.511,52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1.982,87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14.297,34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4.048,61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1.982,87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INTERVENTI PER LE FAMIGLIE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3.297,34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1.543,00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-1.754,34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11.000,00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2.505,61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4.488,48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6.511,52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1.982,87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14.297,34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4.048,61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1.982,87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1206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IL DIRITTO ALLA CASA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2.250,00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2.250,00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INTERVENTI PER IL DIRITTO ALLA CASA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2.250,00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2.250,00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1207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PROGRAMMAZIONE E GOVERNO DELLA RETE DEI SERVIZI SOCIOSANITARI E SOCIALI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1.209,68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1.087,39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-122,29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34.935,00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28.372,11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33.437,09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1.497,91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5.064,98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36.144,68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29.459,50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5.064,98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PROGRAMMAZIONE E GOVERNO DELLA RETE DEI SERVIZI SOCIOSANITARI E SOCIALI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1.209,68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1.087,39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-122,29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34.935,00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28.372,11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33.437,09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1.497,91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5.064,98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36.144,68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29.459,50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5.064,98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1209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SERVIZIO NECROSCOPICO E CIMITERIALE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8.423,79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1.133,64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-7.290,15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27.500,00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7.396,80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12.189,11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15.310,89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4.792,31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35.923,79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8.530,44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4.792,31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4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7.470,00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7.465,16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7.465,16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4,84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7.470,00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7.465,16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SERVIZIO NECROSCOPICO E CIMITERIALE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8.423,79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1.133,64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-7.290,15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44.970,00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14.861,96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19.654,27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25.315,73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4.792,31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53.393,79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15.995,60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4.792,31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12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DIRITTI SOCIALI, POLITICHE SOCIALI E FAMIGLIA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55.094,57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30.296,19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-22.548,38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2.250,00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366.175,00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166.716,95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291.629,41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74.545,59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124.912,46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421.269,57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197.013,14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127.162,46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DELLA SALUTE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1307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ULTERIORI SPESE IN MATERIA SANITARIA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ULTERIORI SPESE IN MATERIA SANITARIA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13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TUTELA DELLA SALUTE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ECONOMICO E COMPETITIVITÀ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INDUSTRIA, E PMI E ARTIGIANATO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INDUSTRIA, E PMI E ARTIGIANATO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1402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COMMERCIO - RETI DISTRIBUTIVE - TUTELA DEI CONSUMATORI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COMMERCIO - RETI DISTRIBUTIVE - TUTELA DEI CONSUMATORI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1404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RETI E ALTRI SERVIZI DI PUBBLICA UTILITA'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8,68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RETI E ALTRI SERVIZI DI PUBBLICA UTILITA'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8,68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14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SVILUPPO ECONOMICO E COMPETITIVITÀ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38,68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80,00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RELAZIONI CON LE ALTRE AUTONOMIE TERRITORIALI E LOCALI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RELAZIONI FINANZIARIE CON LE ALTRE AUTONOMIE TERRITORIALI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900,00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900,00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RELAZIONI FINANZIARIE CON LE ALTRE AUTONOMIE TERRITORIALI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900,00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900,00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18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RELAZIONI CON LE ALTRE AUTONOMIE TERRITORIALI E LOCALI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900,00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900,00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E ACCANTONAMENTI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DI RISERVA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17.999,22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17.999,22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14.090,33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FONDO DI RISERVA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17.999,22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17.999,22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14.090,33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2002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 CREDITI DI DUBBIA ESIGIBILITA'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30.500,00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30.500,00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FONDO  CREDITI DI DUBBIA ESIGIBILITA'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30.500,00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30.500,00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2003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FONDI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1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9.301,47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9.301,47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1.920,42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ALTRI FONDI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9.301,47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9.301,47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1.920,42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20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FONDI E ACCANTONAMENTI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57.800,69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57.800,69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41.010,75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DEBITO PUBBLICO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5002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QUOTA CAPITALE AMMORTAMENTO MUTUI E PRESTITI OBBLIGAZIONARI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4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QUOTA CAPITALE AMMORTAMENTO MUTUI E PRESTITI OBBLIGAZIONARI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50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DEBITO PUBBLICO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DE3715" w:rsidRDefault="005F166F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623"/>
        <w:gridCol w:w="338"/>
        <w:gridCol w:w="12"/>
        <w:gridCol w:w="3691"/>
        <w:gridCol w:w="8"/>
        <w:gridCol w:w="6"/>
        <w:gridCol w:w="98"/>
        <w:gridCol w:w="196"/>
        <w:gridCol w:w="1716"/>
        <w:gridCol w:w="8"/>
        <w:gridCol w:w="11"/>
        <w:gridCol w:w="14"/>
        <w:gridCol w:w="105"/>
        <w:gridCol w:w="150"/>
        <w:gridCol w:w="11"/>
        <w:gridCol w:w="14"/>
        <w:gridCol w:w="1588"/>
        <w:gridCol w:w="10"/>
        <w:gridCol w:w="350"/>
        <w:gridCol w:w="1287"/>
        <w:gridCol w:w="7"/>
        <w:gridCol w:w="7"/>
        <w:gridCol w:w="14"/>
        <w:gridCol w:w="354"/>
        <w:gridCol w:w="10"/>
        <w:gridCol w:w="1249"/>
        <w:gridCol w:w="17"/>
        <w:gridCol w:w="21"/>
        <w:gridCol w:w="18"/>
        <w:gridCol w:w="283"/>
        <w:gridCol w:w="11"/>
        <w:gridCol w:w="5"/>
        <w:gridCol w:w="1775"/>
      </w:tblGrid>
      <w:tr w:rsidR="004B70AE" w:rsidRPr="00596887">
        <w:trPr>
          <w:cantSplit/>
          <w:trHeight w:val="735"/>
          <w:tblHeader/>
        </w:trPr>
        <w:tc>
          <w:tcPr>
            <w:tcW w:w="2445" w:type="dxa"/>
            <w:gridSpan w:val="4"/>
            <w:vMerge w:val="restart"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MISSIONE, PROGRAMMA, TITOLO</w:t>
            </w:r>
          </w:p>
        </w:tc>
        <w:tc>
          <w:tcPr>
            <w:tcW w:w="3807" w:type="dxa"/>
            <w:gridSpan w:val="4"/>
            <w:vMerge w:val="restart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6"/>
            <w:vAlign w:val="center"/>
          </w:tcPr>
          <w:p w:rsidR="004B70AE" w:rsidRPr="001D1BAD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4B70AE" w:rsidRDefault="005F166F" w:rsidP="00D2024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741A1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4B70AE" w:rsidRPr="00596887">
        <w:trPr>
          <w:cantSplit/>
          <w:trHeight w:val="874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4B70AE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5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2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4B70AE" w:rsidRPr="0027073C" w:rsidRDefault="005F166F" w:rsidP="00D2024F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7"/>
            <w:vAlign w:val="center"/>
          </w:tcPr>
          <w:p w:rsidR="004B70AE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2445" w:type="dxa"/>
            <w:gridSpan w:val="4"/>
            <w:vMerge/>
            <w:shd w:val="clear" w:color="auto" w:fill="auto"/>
            <w:vAlign w:val="center"/>
          </w:tcPr>
          <w:p w:rsidR="00935008" w:rsidRPr="00596887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07" w:type="dxa"/>
            <w:gridSpan w:val="4"/>
            <w:vMerge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5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2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7"/>
            <w:vAlign w:val="center"/>
          </w:tcPr>
          <w:p w:rsidR="00935008" w:rsidRDefault="005F166F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F75780" w:rsidRPr="00D954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3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99</w:t>
            </w:r>
          </w:p>
        </w:tc>
        <w:tc>
          <w:tcPr>
            <w:tcW w:w="3715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C6511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PER CONTO TERZI</w:t>
            </w:r>
          </w:p>
        </w:tc>
        <w:tc>
          <w:tcPr>
            <w:tcW w:w="30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6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7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35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6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5780" w:rsidRPr="00D95426" w:rsidRDefault="005F166F" w:rsidP="00F7578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75780" w:rsidRPr="00061A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71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0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gridSpan w:val="4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gridSpan w:val="6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603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782" w:type="dxa"/>
            <w:gridSpan w:val="3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F75780" w:rsidRPr="00061ABB" w:rsidRDefault="005F166F" w:rsidP="00C6511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7633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471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9901</w:t>
            </w: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21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PER CONTO TERZI - PARTITE DI GIRO</w:t>
            </w:r>
          </w:p>
        </w:tc>
        <w:tc>
          <w:tcPr>
            <w:tcW w:w="294" w:type="dxa"/>
            <w:gridSpan w:val="2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610" w:type="dxa"/>
            <w:gridSpan w:val="3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bottom w:val="nil"/>
            </w:tcBorders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nil"/>
            </w:tcBorders>
            <w:shd w:val="clear" w:color="auto" w:fill="auto"/>
          </w:tcPr>
          <w:p w:rsidR="00D7633C" w:rsidRPr="00DE0DC3" w:rsidRDefault="005F166F" w:rsidP="003A463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Align w:val="center"/>
          </w:tcPr>
          <w:p w:rsidR="000F59A7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0F59A7" w:rsidRDefault="005F166F" w:rsidP="00C95E0F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Pr="0059045C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Titolo  7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Pr="0059688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USCITE PER CONTO TERZI E PARTITE DI GIRO</w:t>
            </w: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26.717,62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39,83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26.677,79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36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253.779,24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301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286.700,71</w:t>
            </w:r>
          </w:p>
        </w:tc>
        <w:tc>
          <w:tcPr>
            <w:tcW w:w="37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88" w:type="dxa"/>
            <w:gridSpan w:val="3"/>
            <w:vAlign w:val="center"/>
          </w:tcPr>
          <w:p w:rsidR="000F59A7" w:rsidRPr="00005F5F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142.299,29</w:t>
            </w: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32.921,47</w:t>
            </w:r>
          </w:p>
        </w:tc>
      </w:tr>
      <w:tr w:rsidR="000F59A7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0F59A7" w:rsidRDefault="005F166F" w:rsidP="00C95E0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0F59A7" w:rsidRDefault="005F166F" w:rsidP="00C95E0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36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280" w:type="dxa"/>
            <w:gridSpan w:val="4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610" w:type="dxa"/>
            <w:gridSpan w:val="3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253.819,07</w:t>
            </w:r>
          </w:p>
        </w:tc>
        <w:tc>
          <w:tcPr>
            <w:tcW w:w="350" w:type="dxa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301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3"/>
            <w:vAlign w:val="center"/>
          </w:tcPr>
          <w:p w:rsidR="000F59A7" w:rsidRPr="0059045C" w:rsidRDefault="005F166F" w:rsidP="00C95E0F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0F59A7" w:rsidRDefault="005F166F" w:rsidP="00C95E0F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0F59A7" w:rsidRPr="001238DC" w:rsidRDefault="005F166F" w:rsidP="00C95E0F">
            <w:pPr>
              <w:jc w:val="center"/>
              <w:rPr>
                <w:bCs/>
                <w:sz w:val="10"/>
                <w:szCs w:val="10"/>
              </w:rPr>
            </w:pPr>
            <w:r w:rsidRPr="001238DC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0F59A7" w:rsidRPr="0059045C" w:rsidRDefault="005F166F" w:rsidP="00C95E0F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59.599,26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top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shd w:val="clear" w:color="auto" w:fill="auto"/>
            <w:vAlign w:val="center"/>
          </w:tcPr>
          <w:p w:rsidR="00CE4FE2" w:rsidRPr="00596887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 w:rsidRPr="0086181E">
              <w:rPr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09" w:type="dxa"/>
            <w:gridSpan w:val="3"/>
            <w:vAlign w:val="center"/>
          </w:tcPr>
          <w:p w:rsidR="00CE4FE2" w:rsidRPr="0086181E" w:rsidRDefault="005F166F" w:rsidP="002E236C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SERVIZI PER CONTO TERZI - PARTITE DI GIRO</w:t>
            </w: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26.717,62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39,83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26.677,79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280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624" w:type="dxa"/>
            <w:gridSpan w:val="4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253.779,24</w:t>
            </w:r>
          </w:p>
        </w:tc>
        <w:tc>
          <w:tcPr>
            <w:tcW w:w="350" w:type="dxa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286.700,71</w:t>
            </w:r>
          </w:p>
        </w:tc>
        <w:tc>
          <w:tcPr>
            <w:tcW w:w="378" w:type="dxa"/>
            <w:gridSpan w:val="4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2"/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142.299,29</w:t>
            </w:r>
          </w:p>
        </w:tc>
        <w:tc>
          <w:tcPr>
            <w:tcW w:w="350" w:type="dxa"/>
            <w:gridSpan w:val="5"/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32.921,47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nil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624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253.819,07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78" w:type="dxa"/>
            <w:gridSpan w:val="4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CE4FE2" w:rsidRPr="00D8444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nil"/>
            </w:tcBorders>
            <w:vAlign w:val="center"/>
          </w:tcPr>
          <w:p w:rsidR="00CE4FE2" w:rsidRPr="004B2457" w:rsidRDefault="005F166F" w:rsidP="002E236C">
            <w:pPr>
              <w:jc w:val="center"/>
              <w:rPr>
                <w:b/>
                <w:bCs/>
                <w:sz w:val="10"/>
                <w:szCs w:val="10"/>
              </w:rPr>
            </w:pPr>
            <w:r w:rsidRPr="004B2457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59.599,26</w:t>
            </w:r>
          </w:p>
        </w:tc>
      </w:tr>
      <w:tr w:rsidR="00CE4FE2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FE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  <w:vAlign w:val="center"/>
          </w:tcPr>
          <w:p w:rsidR="00CE4FE2" w:rsidRPr="00D84442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4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5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center"/>
          </w:tcPr>
          <w:p w:rsidR="00CE4FE2" w:rsidRPr="0086181E" w:rsidRDefault="005F166F" w:rsidP="002E236C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MISSIONE 99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SERVIZI PER CONTO TERZI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26.717,62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39,83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26.677,79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253.779,24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286.700,71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142.299,29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32.921,47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253.819,07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59.599,26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MISSIONI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844.400,96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335.850,68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-164.582,29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343.967,99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4.039.894,40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2.123.163,53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2.931.215,56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974.063,63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808.052,03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2.459.014,21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1.152.020,02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4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471" w:type="dxa"/>
            <w:tcBorders>
              <w:top w:val="nil"/>
            </w:tcBorders>
            <w:shd w:val="clear" w:color="auto" w:fill="auto"/>
            <w:vAlign w:val="center"/>
          </w:tcPr>
          <w:p w:rsidR="00D46E38" w:rsidRPr="00596887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center"/>
          </w:tcPr>
          <w:p w:rsidR="00D46E38" w:rsidRPr="00FB40E9" w:rsidRDefault="005F166F" w:rsidP="00D46E38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5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46E38" w:rsidRPr="00D84442" w:rsidRDefault="005F166F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GENERALE DELLE SPESE</w:t>
            </w:r>
          </w:p>
        </w:tc>
        <w:tc>
          <w:tcPr>
            <w:tcW w:w="308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50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844.400,96</w:t>
            </w:r>
          </w:p>
        </w:tc>
        <w:tc>
          <w:tcPr>
            <w:tcW w:w="280" w:type="dxa"/>
            <w:gridSpan w:val="4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596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335.850,68</w:t>
            </w:r>
          </w:p>
        </w:tc>
        <w:tc>
          <w:tcPr>
            <w:tcW w:w="350" w:type="dxa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-164.582,29</w:t>
            </w:r>
          </w:p>
        </w:tc>
        <w:tc>
          <w:tcPr>
            <w:tcW w:w="392" w:type="dxa"/>
            <w:gridSpan w:val="5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94" w:type="dxa"/>
            <w:gridSpan w:val="2"/>
            <w:tcBorders>
              <w:top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343.967,99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bottom w:val="nil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50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4.039.894,40</w:t>
            </w:r>
          </w:p>
        </w:tc>
        <w:tc>
          <w:tcPr>
            <w:tcW w:w="280" w:type="dxa"/>
            <w:gridSpan w:val="4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596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2.123.163,53</w:t>
            </w:r>
          </w:p>
        </w:tc>
        <w:tc>
          <w:tcPr>
            <w:tcW w:w="350" w:type="dxa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2.931.215,56</w:t>
            </w:r>
          </w:p>
        </w:tc>
        <w:tc>
          <w:tcPr>
            <w:tcW w:w="392" w:type="dxa"/>
            <w:gridSpan w:val="5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302" w:type="dxa"/>
            <w:gridSpan w:val="4"/>
            <w:tcBorders>
              <w:bottom w:val="nil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974.063,63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tcBorders>
              <w:bottom w:val="nil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808.052,03</w:t>
            </w:r>
          </w:p>
        </w:tc>
      </w:tr>
      <w:tr w:rsidR="00D46E38" w:rsidRPr="00596887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47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D46E38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95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Default="005F166F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5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280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596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2.459.014,21</w:t>
            </w:r>
          </w:p>
        </w:tc>
        <w:tc>
          <w:tcPr>
            <w:tcW w:w="350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392" w:type="dxa"/>
            <w:gridSpan w:val="5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02" w:type="dxa"/>
            <w:gridSpan w:val="4"/>
            <w:tcBorders>
              <w:top w:val="nil"/>
              <w:bottom w:val="double" w:sz="6" w:space="0" w:color="auto"/>
            </w:tcBorders>
            <w:vAlign w:val="center"/>
          </w:tcPr>
          <w:p w:rsidR="00D46E38" w:rsidRPr="00D84442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765C45" w:rsidRDefault="005F166F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65C45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tcBorders>
              <w:top w:val="nil"/>
              <w:bottom w:val="double" w:sz="6" w:space="0" w:color="auto"/>
            </w:tcBorders>
            <w:vAlign w:val="center"/>
          </w:tcPr>
          <w:p w:rsidR="00D46E38" w:rsidRPr="00FB40E9" w:rsidRDefault="005F166F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1.152.020,02</w:t>
            </w:r>
          </w:p>
        </w:tc>
      </w:tr>
    </w:tbl>
    <w:p w:rsidR="005F166F" w:rsidRDefault="005F166F"/>
    <w:sectPr w:rsidR="005F166F" w:rsidSect="003C251B">
      <w:headerReference w:type="default" r:id="rId6"/>
      <w:pgSz w:w="16838" w:h="11906" w:orient="landscape" w:code="9"/>
      <w:pgMar w:top="1134" w:right="1418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66F" w:rsidRDefault="005F166F">
      <w:r>
        <w:separator/>
      </w:r>
    </w:p>
  </w:endnote>
  <w:endnote w:type="continuationSeparator" w:id="0">
    <w:p w:rsidR="005F166F" w:rsidRDefault="005F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66F" w:rsidRDefault="005F166F">
      <w:r>
        <w:separator/>
      </w:r>
    </w:p>
  </w:footnote>
  <w:footnote w:type="continuationSeparator" w:id="0">
    <w:p w:rsidR="005F166F" w:rsidRDefault="005F1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5F166F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CONTO DEL BILANCIO – GESTIONE DELLE </w:t>
          </w:r>
          <w:r>
            <w:rPr>
              <w:rFonts w:cs="Calibri"/>
              <w:b/>
              <w:bCs/>
              <w:sz w:val="20"/>
              <w:szCs w:val="20"/>
            </w:rPr>
            <w:t>SPESE</w:t>
          </w:r>
        </w:p>
        <w:p w:rsidR="005F5515" w:rsidRDefault="005F166F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SPESE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5F166F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A83F39">
            <w:rPr>
              <w:rFonts w:cs="Calibri"/>
              <w:b/>
              <w:bCs/>
              <w:noProof/>
              <w:sz w:val="12"/>
              <w:szCs w:val="12"/>
            </w:rPr>
            <w:t>28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5F166F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453"/>
    <w:rsid w:val="001D265B"/>
    <w:rsid w:val="00271453"/>
    <w:rsid w:val="002A3902"/>
    <w:rsid w:val="003C251B"/>
    <w:rsid w:val="003F4EE0"/>
    <w:rsid w:val="005F166F"/>
    <w:rsid w:val="0085672A"/>
    <w:rsid w:val="00A83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150988-B71A-4971-9EF6-E0D7431B3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28</Pages>
  <Words>5978</Words>
  <Characters>34080</Characters>
  <Application>Microsoft Office Word</Application>
  <DocSecurity>0</DocSecurity>
  <Lines>284</Lines>
  <Paragraphs>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39979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2019-04-15T16:15:00Z</dcterms:created>
  <dcterms:modified xsi:type="dcterms:W3CDTF">2019-04-15T16:15:00Z</dcterms:modified>
</cp:coreProperties>
</file>