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73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872"/>
        <w:gridCol w:w="1357"/>
        <w:gridCol w:w="1357"/>
        <w:gridCol w:w="1358"/>
        <w:gridCol w:w="1358"/>
        <w:gridCol w:w="1358"/>
        <w:gridCol w:w="1344"/>
        <w:gridCol w:w="13"/>
        <w:gridCol w:w="56"/>
        <w:gridCol w:w="1302"/>
        <w:gridCol w:w="56"/>
        <w:gridCol w:w="1302"/>
        <w:gridCol w:w="1372"/>
      </w:tblGrid>
      <w:tr w:rsidR="00483EA7" w:rsidRPr="002C4E71">
        <w:trPr>
          <w:cantSplit/>
          <w:trHeight w:val="2640"/>
          <w:tblHeader/>
        </w:trPr>
        <w:tc>
          <w:tcPr>
            <w:tcW w:w="3443" w:type="dxa"/>
            <w:gridSpan w:val="2"/>
            <w:shd w:val="clear" w:color="auto" w:fill="auto"/>
            <w:vAlign w:val="center"/>
          </w:tcPr>
          <w:p w:rsidR="002C4E71" w:rsidRPr="002C4E71" w:rsidRDefault="00043EB9" w:rsidP="00ED0584">
            <w:pPr>
              <w:jc w:val="center"/>
              <w:rPr>
                <w:rFonts w:cs="Calibri"/>
                <w:b/>
                <w:bCs/>
                <w:sz w:val="11"/>
                <w:szCs w:val="11"/>
              </w:rPr>
            </w:pPr>
            <w:bookmarkStart w:id="0" w:name="_GoBack"/>
            <w:bookmarkEnd w:id="0"/>
            <w:r w:rsidRPr="002C4E71">
              <w:rPr>
                <w:rFonts w:cs="Calibri"/>
                <w:b/>
                <w:bCs/>
                <w:sz w:val="11"/>
                <w:szCs w:val="11"/>
              </w:rPr>
              <w:t>MISSIONI E PROGRAMMI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2C4E71" w:rsidRPr="002C4E71" w:rsidRDefault="00043EB9" w:rsidP="00641810">
            <w:pPr>
              <w:jc w:val="center"/>
              <w:rPr>
                <w:rFonts w:cs="Calibri"/>
                <w:b/>
                <w:bCs/>
                <w:sz w:val="11"/>
                <w:szCs w:val="11"/>
              </w:rPr>
            </w:pPr>
            <w:r w:rsidRPr="002C4E71">
              <w:rPr>
                <w:rFonts w:cs="Calibri"/>
                <w:b/>
                <w:bCs/>
                <w:sz w:val="11"/>
                <w:szCs w:val="11"/>
              </w:rPr>
              <w:t xml:space="preserve">FONDO PLURIENNALE VINCOLATO AL 31 DICEMBRE DELL’ESERCIZIO </w:t>
            </w:r>
            <w:r>
              <w:rPr>
                <w:rFonts w:cs="Calibri"/>
                <w:b/>
                <w:bCs/>
                <w:noProof/>
                <w:sz w:val="11"/>
                <w:szCs w:val="11"/>
              </w:rPr>
              <w:t>2017</w:t>
            </w:r>
            <w:r w:rsidRPr="002C4E71">
              <w:rPr>
                <w:rFonts w:cs="Calibri"/>
                <w:b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1357" w:type="dxa"/>
            <w:vAlign w:val="center"/>
          </w:tcPr>
          <w:p w:rsidR="002C4E71" w:rsidRPr="002C4E71" w:rsidRDefault="00043EB9" w:rsidP="00641810">
            <w:pPr>
              <w:jc w:val="center"/>
              <w:rPr>
                <w:rFonts w:cs="Calibri"/>
                <w:b/>
                <w:bCs/>
                <w:sz w:val="11"/>
                <w:szCs w:val="11"/>
              </w:rPr>
            </w:pPr>
            <w:r w:rsidRPr="002C4E71">
              <w:rPr>
                <w:rFonts w:cs="Calibri"/>
                <w:b/>
                <w:bCs/>
                <w:sz w:val="11"/>
                <w:szCs w:val="11"/>
              </w:rPr>
              <w:t xml:space="preserve">SPESE IMPEGNATE NEGLI ESERCIZI PRECEDENTI E IMPUTATE ALL’ESERCIZIO  </w:t>
            </w:r>
            <w:r>
              <w:rPr>
                <w:rFonts w:cs="Calibri"/>
                <w:b/>
                <w:bCs/>
                <w:noProof/>
                <w:sz w:val="11"/>
                <w:szCs w:val="11"/>
              </w:rPr>
              <w:t>2018</w:t>
            </w:r>
            <w:r w:rsidRPr="002C4E71">
              <w:rPr>
                <w:rFonts w:cs="Calibri"/>
                <w:b/>
                <w:bCs/>
                <w:sz w:val="11"/>
                <w:szCs w:val="11"/>
              </w:rPr>
              <w:t xml:space="preserve"> E COPERTE DAL FONDO PLURIENNALE VINCOLATO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C4E71" w:rsidRPr="002C4E71" w:rsidRDefault="00043EB9" w:rsidP="00641810">
            <w:pPr>
              <w:jc w:val="center"/>
              <w:rPr>
                <w:rFonts w:cs="Calibri"/>
                <w:b/>
                <w:bCs/>
                <w:sz w:val="11"/>
                <w:szCs w:val="11"/>
              </w:rPr>
            </w:pPr>
            <w:r w:rsidRPr="002C4E71">
              <w:rPr>
                <w:rFonts w:cs="Calibri"/>
                <w:b/>
                <w:bCs/>
                <w:sz w:val="11"/>
                <w:szCs w:val="11"/>
              </w:rPr>
              <w:t xml:space="preserve">RIACCERTAMENTI DEGLI IMPEGNI DI CUI ALLA LETTERA b) EFFETTUATA NEL CORSO DELL’ESERCIZIO </w:t>
            </w:r>
            <w:r>
              <w:rPr>
                <w:rFonts w:cs="Calibri"/>
                <w:b/>
                <w:bCs/>
                <w:noProof/>
                <w:sz w:val="11"/>
                <w:szCs w:val="11"/>
              </w:rPr>
              <w:t>2018</w:t>
            </w:r>
            <w:r w:rsidRPr="002C4E71">
              <w:rPr>
                <w:rFonts w:cs="Calibri"/>
                <w:b/>
                <w:bCs/>
                <w:sz w:val="11"/>
                <w:szCs w:val="11"/>
              </w:rPr>
              <w:t xml:space="preserve"> (CD. ECONOMIE DI IMPEGNO)</w:t>
            </w:r>
          </w:p>
        </w:tc>
        <w:tc>
          <w:tcPr>
            <w:tcW w:w="1358" w:type="dxa"/>
            <w:vAlign w:val="center"/>
          </w:tcPr>
          <w:p w:rsidR="002C4E71" w:rsidRPr="00B71B93" w:rsidRDefault="00043EB9" w:rsidP="00641810">
            <w:pPr>
              <w:jc w:val="center"/>
              <w:rPr>
                <w:rFonts w:cs="Calibri"/>
                <w:b/>
                <w:bCs/>
                <w:caps/>
                <w:sz w:val="11"/>
                <w:szCs w:val="11"/>
              </w:rPr>
            </w:pPr>
            <w:r w:rsidRPr="00B71B93">
              <w:rPr>
                <w:rFonts w:cs="Calibri"/>
                <w:b/>
                <w:bCs/>
                <w:caps/>
                <w:sz w:val="11"/>
                <w:szCs w:val="11"/>
              </w:rPr>
              <w:t xml:space="preserve">Riaccertamento degli impegni di cui alla lettera b) effettuata nel corso dell'eserczio </w:t>
            </w:r>
            <w:r>
              <w:rPr>
                <w:rFonts w:cs="Calibri"/>
                <w:b/>
                <w:bCs/>
                <w:caps/>
                <w:noProof/>
                <w:sz w:val="11"/>
                <w:szCs w:val="11"/>
              </w:rPr>
              <w:t>2018</w:t>
            </w:r>
            <w:r w:rsidRPr="00B71B93">
              <w:rPr>
                <w:rFonts w:cs="Calibri"/>
                <w:b/>
                <w:bCs/>
                <w:caps/>
                <w:sz w:val="11"/>
                <w:szCs w:val="11"/>
              </w:rPr>
              <w:t xml:space="preserve"> (cd. economie di impegno) su impegni plurienn</w:t>
            </w:r>
            <w:r w:rsidRPr="00B71B93">
              <w:rPr>
                <w:rFonts w:cs="Calibri"/>
                <w:b/>
                <w:bCs/>
                <w:caps/>
                <w:sz w:val="11"/>
                <w:szCs w:val="11"/>
              </w:rPr>
              <w:t xml:space="preserve">ali finanziati dal FPV e imputati agli esercizi successivi  a </w:t>
            </w:r>
            <w:r>
              <w:rPr>
                <w:rFonts w:cs="Calibri"/>
                <w:b/>
                <w:bCs/>
                <w:caps/>
                <w:noProof/>
                <w:sz w:val="11"/>
                <w:szCs w:val="11"/>
              </w:rPr>
              <w:t>2018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C4E71" w:rsidRPr="002C4E71" w:rsidRDefault="00043EB9" w:rsidP="00641810">
            <w:pPr>
              <w:jc w:val="center"/>
              <w:rPr>
                <w:rFonts w:cs="Calibri"/>
                <w:b/>
                <w:bCs/>
                <w:sz w:val="11"/>
                <w:szCs w:val="11"/>
              </w:rPr>
            </w:pPr>
            <w:r w:rsidRPr="002C4E71">
              <w:rPr>
                <w:rFonts w:cs="Calibri"/>
                <w:b/>
                <w:bCs/>
                <w:sz w:val="11"/>
                <w:szCs w:val="11"/>
              </w:rPr>
              <w:t xml:space="preserve">QUOTA DEL FONDO PLURIENNALE VINCOLATO AL 31 DICEMBRE DELL’ESERCIZIO </w:t>
            </w:r>
            <w:r>
              <w:rPr>
                <w:rFonts w:cs="Calibri"/>
                <w:b/>
                <w:bCs/>
                <w:noProof/>
                <w:sz w:val="11"/>
                <w:szCs w:val="11"/>
              </w:rPr>
              <w:t>2017</w:t>
            </w:r>
            <w:r w:rsidRPr="002C4E71">
              <w:rPr>
                <w:rFonts w:cs="Calibri"/>
                <w:b/>
                <w:bCs/>
                <w:sz w:val="11"/>
                <w:szCs w:val="11"/>
              </w:rPr>
              <w:t xml:space="preserve">  RINVIATA ALL’ESERCIZIO </w:t>
            </w:r>
            <w:r>
              <w:rPr>
                <w:rFonts w:cs="Calibri"/>
                <w:b/>
                <w:bCs/>
                <w:noProof/>
                <w:sz w:val="11"/>
                <w:szCs w:val="11"/>
              </w:rPr>
              <w:t>2019</w:t>
            </w:r>
            <w:r w:rsidRPr="002C4E71">
              <w:rPr>
                <w:rFonts w:cs="Calibri"/>
                <w:b/>
                <w:bCs/>
                <w:sz w:val="11"/>
                <w:szCs w:val="11"/>
              </w:rPr>
              <w:t xml:space="preserve"> E SUCCESSIVI</w:t>
            </w:r>
          </w:p>
        </w:tc>
        <w:tc>
          <w:tcPr>
            <w:tcW w:w="1357" w:type="dxa"/>
            <w:gridSpan w:val="2"/>
            <w:vAlign w:val="center"/>
          </w:tcPr>
          <w:p w:rsidR="002C4E71" w:rsidRPr="002C4E71" w:rsidRDefault="00043EB9" w:rsidP="00641810">
            <w:pPr>
              <w:jc w:val="center"/>
              <w:rPr>
                <w:b/>
                <w:bCs/>
                <w:sz w:val="11"/>
                <w:szCs w:val="11"/>
              </w:rPr>
            </w:pPr>
            <w:r w:rsidRPr="002C4E71">
              <w:rPr>
                <w:b/>
                <w:bCs/>
                <w:sz w:val="11"/>
                <w:szCs w:val="11"/>
              </w:rPr>
              <w:t xml:space="preserve">SPESE IMPEGNATE NELL’ESERCIZIO </w:t>
            </w:r>
            <w:r>
              <w:rPr>
                <w:b/>
                <w:bCs/>
                <w:noProof/>
                <w:sz w:val="11"/>
                <w:szCs w:val="11"/>
              </w:rPr>
              <w:t>2018</w:t>
            </w:r>
            <w:r w:rsidRPr="002C4E71">
              <w:rPr>
                <w:b/>
                <w:bCs/>
                <w:sz w:val="11"/>
                <w:szCs w:val="11"/>
              </w:rPr>
              <w:t xml:space="preserve"> CON IMPUTAZIONE ALL’ESERCIZIO </w:t>
            </w:r>
            <w:r>
              <w:rPr>
                <w:b/>
                <w:bCs/>
                <w:noProof/>
                <w:sz w:val="11"/>
                <w:szCs w:val="11"/>
              </w:rPr>
              <w:t>2019</w:t>
            </w:r>
            <w:r w:rsidRPr="002C4E71">
              <w:rPr>
                <w:b/>
                <w:bCs/>
                <w:sz w:val="11"/>
                <w:szCs w:val="11"/>
              </w:rPr>
              <w:t xml:space="preserve"> E C</w:t>
            </w:r>
            <w:r w:rsidRPr="002C4E71">
              <w:rPr>
                <w:b/>
                <w:bCs/>
                <w:sz w:val="11"/>
                <w:szCs w:val="11"/>
              </w:rPr>
              <w:t>OPERTE DAL FONDO PLURIENNALE VINCOLATO</w:t>
            </w:r>
          </w:p>
        </w:tc>
        <w:tc>
          <w:tcPr>
            <w:tcW w:w="1358" w:type="dxa"/>
            <w:gridSpan w:val="2"/>
            <w:vAlign w:val="center"/>
          </w:tcPr>
          <w:p w:rsidR="002C4E71" w:rsidRPr="002C4E71" w:rsidRDefault="00043EB9" w:rsidP="00641810">
            <w:pPr>
              <w:jc w:val="center"/>
              <w:rPr>
                <w:b/>
                <w:bCs/>
                <w:sz w:val="11"/>
                <w:szCs w:val="11"/>
              </w:rPr>
            </w:pPr>
            <w:r w:rsidRPr="002C4E71">
              <w:rPr>
                <w:b/>
                <w:bCs/>
                <w:sz w:val="11"/>
                <w:szCs w:val="11"/>
              </w:rPr>
              <w:t xml:space="preserve">SPESE IMPEGNATE NELL’ESERCIZIO </w:t>
            </w:r>
            <w:r>
              <w:rPr>
                <w:b/>
                <w:bCs/>
                <w:noProof/>
                <w:sz w:val="11"/>
                <w:szCs w:val="11"/>
              </w:rPr>
              <w:t>2018</w:t>
            </w:r>
            <w:r w:rsidRPr="002C4E71">
              <w:rPr>
                <w:b/>
                <w:bCs/>
                <w:sz w:val="11"/>
                <w:szCs w:val="11"/>
              </w:rPr>
              <w:t xml:space="preserve"> CON IMPUTAZIONE ALL’ESERCIZIO </w:t>
            </w:r>
            <w:r>
              <w:rPr>
                <w:b/>
                <w:bCs/>
                <w:noProof/>
                <w:sz w:val="11"/>
                <w:szCs w:val="11"/>
              </w:rPr>
              <w:t>2020</w:t>
            </w:r>
            <w:r w:rsidRPr="002C4E71">
              <w:rPr>
                <w:b/>
                <w:bCs/>
                <w:sz w:val="11"/>
                <w:szCs w:val="11"/>
              </w:rPr>
              <w:t xml:space="preserve"> E COPERTE DAL FONDO PLURIENNALE  VINCOLATO</w:t>
            </w:r>
          </w:p>
        </w:tc>
        <w:tc>
          <w:tcPr>
            <w:tcW w:w="1358" w:type="dxa"/>
            <w:gridSpan w:val="2"/>
            <w:vAlign w:val="center"/>
          </w:tcPr>
          <w:p w:rsidR="002C4E71" w:rsidRPr="002C4E71" w:rsidRDefault="00043EB9" w:rsidP="00641810">
            <w:pPr>
              <w:jc w:val="center"/>
              <w:rPr>
                <w:b/>
                <w:bCs/>
                <w:sz w:val="11"/>
                <w:szCs w:val="11"/>
              </w:rPr>
            </w:pPr>
            <w:r w:rsidRPr="002C4E71">
              <w:rPr>
                <w:b/>
                <w:bCs/>
                <w:sz w:val="11"/>
                <w:szCs w:val="11"/>
              </w:rPr>
              <w:t xml:space="preserve">SPESE IMPEGNATE NELL’ESERCIZIO </w:t>
            </w:r>
            <w:r>
              <w:rPr>
                <w:b/>
                <w:bCs/>
                <w:noProof/>
                <w:sz w:val="11"/>
                <w:szCs w:val="11"/>
              </w:rPr>
              <w:t>2018</w:t>
            </w:r>
            <w:r w:rsidRPr="002C4E71">
              <w:rPr>
                <w:b/>
                <w:bCs/>
                <w:sz w:val="11"/>
                <w:szCs w:val="11"/>
              </w:rPr>
              <w:t xml:space="preserve"> CON IMPUTAZIONE A ESERCIZI SUCCESSIVI A QUELLI CONSIDERATI NEL BILANCIO PLURIENNALE E COPERTE DAL FONDO PLURIENNALE VINCOLATO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2C4E71" w:rsidRPr="002C4E71" w:rsidRDefault="00043EB9" w:rsidP="00641810">
            <w:pPr>
              <w:jc w:val="center"/>
              <w:rPr>
                <w:b/>
                <w:bCs/>
                <w:sz w:val="11"/>
                <w:szCs w:val="11"/>
              </w:rPr>
            </w:pPr>
            <w:r w:rsidRPr="002C4E71">
              <w:rPr>
                <w:b/>
                <w:bCs/>
                <w:sz w:val="11"/>
                <w:szCs w:val="11"/>
              </w:rPr>
              <w:t xml:space="preserve">FONDO PLURIENNALE VINCOLATO AL 31 DICEMBRE DELL’ESERCIZIO </w:t>
            </w:r>
            <w:r>
              <w:rPr>
                <w:b/>
                <w:bCs/>
                <w:noProof/>
                <w:sz w:val="11"/>
                <w:szCs w:val="11"/>
              </w:rPr>
              <w:t>2018</w:t>
            </w:r>
            <w:r w:rsidRPr="002C4E71">
              <w:rPr>
                <w:b/>
                <w:bCs/>
                <w:sz w:val="11"/>
                <w:szCs w:val="11"/>
              </w:rPr>
              <w:t xml:space="preserve"> </w:t>
            </w:r>
          </w:p>
        </w:tc>
      </w:tr>
      <w:tr w:rsidR="00483EA7" w:rsidRPr="002C4E71">
        <w:trPr>
          <w:cantSplit/>
          <w:trHeight w:val="352"/>
          <w:tblHeader/>
        </w:trPr>
        <w:tc>
          <w:tcPr>
            <w:tcW w:w="3443" w:type="dxa"/>
            <w:gridSpan w:val="2"/>
            <w:shd w:val="clear" w:color="auto" w:fill="auto"/>
            <w:vAlign w:val="center"/>
          </w:tcPr>
          <w:p w:rsidR="002C4E71" w:rsidRPr="002C4E71" w:rsidRDefault="00043EB9" w:rsidP="00ED0584">
            <w:pPr>
              <w:jc w:val="center"/>
              <w:rPr>
                <w:rFonts w:cs="Calibri"/>
                <w:b/>
                <w:bCs/>
                <w:sz w:val="11"/>
                <w:szCs w:val="11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2C4E71" w:rsidRPr="002C4E71" w:rsidRDefault="00043EB9" w:rsidP="00ED0584">
            <w:pPr>
              <w:jc w:val="center"/>
              <w:rPr>
                <w:rFonts w:cs="Calibri"/>
                <w:b/>
                <w:bCs/>
                <w:sz w:val="11"/>
                <w:szCs w:val="11"/>
              </w:rPr>
            </w:pPr>
            <w:r w:rsidRPr="002C4E71">
              <w:rPr>
                <w:rFonts w:cs="Calibri"/>
                <w:b/>
                <w:bCs/>
                <w:sz w:val="11"/>
                <w:szCs w:val="11"/>
              </w:rPr>
              <w:t>(a)</w:t>
            </w:r>
          </w:p>
        </w:tc>
        <w:tc>
          <w:tcPr>
            <w:tcW w:w="1357" w:type="dxa"/>
            <w:vAlign w:val="center"/>
          </w:tcPr>
          <w:p w:rsidR="002C4E71" w:rsidRPr="002C4E71" w:rsidRDefault="00043EB9" w:rsidP="001116FC">
            <w:pPr>
              <w:jc w:val="center"/>
              <w:rPr>
                <w:rFonts w:cs="Calibri"/>
                <w:b/>
                <w:bCs/>
                <w:sz w:val="11"/>
                <w:szCs w:val="11"/>
              </w:rPr>
            </w:pPr>
            <w:r w:rsidRPr="002C4E71">
              <w:rPr>
                <w:rFonts w:cs="Calibri"/>
                <w:b/>
                <w:bCs/>
                <w:sz w:val="11"/>
                <w:szCs w:val="11"/>
              </w:rPr>
              <w:t>(b)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C4E71" w:rsidRPr="002C4E71" w:rsidRDefault="00043EB9" w:rsidP="00546760">
            <w:pPr>
              <w:jc w:val="center"/>
              <w:rPr>
                <w:rFonts w:cs="Calibri"/>
                <w:b/>
                <w:bCs/>
                <w:sz w:val="11"/>
                <w:szCs w:val="11"/>
              </w:rPr>
            </w:pPr>
            <w:r w:rsidRPr="002C4E71">
              <w:rPr>
                <w:rFonts w:cs="Calibri"/>
                <w:b/>
                <w:bCs/>
                <w:sz w:val="11"/>
                <w:szCs w:val="11"/>
              </w:rPr>
              <w:t>(x)</w:t>
            </w:r>
          </w:p>
        </w:tc>
        <w:tc>
          <w:tcPr>
            <w:tcW w:w="1358" w:type="dxa"/>
            <w:vAlign w:val="center"/>
          </w:tcPr>
          <w:p w:rsidR="002C4E71" w:rsidRPr="002C4E71" w:rsidRDefault="00043EB9" w:rsidP="00ED0584">
            <w:pPr>
              <w:jc w:val="center"/>
              <w:rPr>
                <w:rFonts w:cs="Calibri"/>
                <w:b/>
                <w:bCs/>
                <w:sz w:val="11"/>
                <w:szCs w:val="11"/>
              </w:rPr>
            </w:pPr>
            <w:r>
              <w:rPr>
                <w:rFonts w:cs="Calibri"/>
                <w:b/>
                <w:bCs/>
                <w:sz w:val="11"/>
                <w:szCs w:val="11"/>
              </w:rPr>
              <w:t>(y)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C4E71" w:rsidRPr="002C4E71" w:rsidRDefault="00043EB9" w:rsidP="00ED0584">
            <w:pPr>
              <w:jc w:val="center"/>
              <w:rPr>
                <w:rFonts w:cs="Calibri"/>
                <w:b/>
                <w:bCs/>
                <w:sz w:val="11"/>
                <w:szCs w:val="11"/>
              </w:rPr>
            </w:pPr>
            <w:r w:rsidRPr="002C4E71">
              <w:rPr>
                <w:rFonts w:cs="Calibri"/>
                <w:b/>
                <w:bCs/>
                <w:sz w:val="11"/>
                <w:szCs w:val="11"/>
              </w:rPr>
              <w:t>(c) = (a) – (b) – (x)</w:t>
            </w:r>
            <w:r>
              <w:rPr>
                <w:rFonts w:cs="Calibri"/>
                <w:b/>
                <w:bCs/>
                <w:sz w:val="11"/>
                <w:szCs w:val="11"/>
              </w:rPr>
              <w:t xml:space="preserve"> – (y)</w:t>
            </w:r>
          </w:p>
        </w:tc>
        <w:tc>
          <w:tcPr>
            <w:tcW w:w="1357" w:type="dxa"/>
            <w:gridSpan w:val="2"/>
            <w:vAlign w:val="center"/>
          </w:tcPr>
          <w:p w:rsidR="002C4E71" w:rsidRPr="002C4E71" w:rsidRDefault="00043EB9" w:rsidP="00482407">
            <w:pPr>
              <w:jc w:val="center"/>
              <w:rPr>
                <w:b/>
                <w:bCs/>
                <w:sz w:val="11"/>
                <w:szCs w:val="11"/>
              </w:rPr>
            </w:pPr>
            <w:r w:rsidRPr="002C4E71">
              <w:rPr>
                <w:b/>
                <w:bCs/>
                <w:sz w:val="11"/>
                <w:szCs w:val="11"/>
              </w:rPr>
              <w:t>(d)</w:t>
            </w:r>
          </w:p>
        </w:tc>
        <w:tc>
          <w:tcPr>
            <w:tcW w:w="1358" w:type="dxa"/>
            <w:gridSpan w:val="2"/>
            <w:vAlign w:val="center"/>
          </w:tcPr>
          <w:p w:rsidR="002C4E71" w:rsidRPr="002C4E71" w:rsidRDefault="00043EB9" w:rsidP="00482407">
            <w:pPr>
              <w:jc w:val="center"/>
              <w:rPr>
                <w:b/>
                <w:bCs/>
                <w:sz w:val="11"/>
                <w:szCs w:val="11"/>
              </w:rPr>
            </w:pPr>
            <w:r w:rsidRPr="002C4E71">
              <w:rPr>
                <w:b/>
                <w:bCs/>
                <w:sz w:val="11"/>
                <w:szCs w:val="11"/>
              </w:rPr>
              <w:t>(e)</w:t>
            </w:r>
          </w:p>
        </w:tc>
        <w:tc>
          <w:tcPr>
            <w:tcW w:w="1358" w:type="dxa"/>
            <w:gridSpan w:val="2"/>
            <w:vAlign w:val="center"/>
          </w:tcPr>
          <w:p w:rsidR="002C4E71" w:rsidRPr="002C4E71" w:rsidRDefault="00043EB9" w:rsidP="00482407">
            <w:pPr>
              <w:jc w:val="center"/>
              <w:rPr>
                <w:b/>
                <w:bCs/>
                <w:sz w:val="11"/>
                <w:szCs w:val="11"/>
              </w:rPr>
            </w:pPr>
            <w:r w:rsidRPr="002C4E71">
              <w:rPr>
                <w:b/>
                <w:bCs/>
                <w:sz w:val="11"/>
                <w:szCs w:val="11"/>
              </w:rPr>
              <w:t>(f)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2C4E71" w:rsidRPr="002C4E71" w:rsidRDefault="00043EB9" w:rsidP="00482407">
            <w:pPr>
              <w:jc w:val="center"/>
              <w:rPr>
                <w:b/>
                <w:bCs/>
                <w:sz w:val="11"/>
                <w:szCs w:val="11"/>
              </w:rPr>
            </w:pPr>
            <w:r w:rsidRPr="002C4E71">
              <w:rPr>
                <w:b/>
                <w:bCs/>
                <w:sz w:val="11"/>
                <w:szCs w:val="11"/>
              </w:rPr>
              <w:t>(g) = (c) + (d) + (e) + (f)</w:t>
            </w:r>
          </w:p>
        </w:tc>
      </w:tr>
      <w:tr w:rsidR="00C87712" w:rsidRPr="00DE0DC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4"/>
        </w:trPr>
        <w:tc>
          <w:tcPr>
            <w:tcW w:w="3439" w:type="dxa"/>
            <w:gridSpan w:val="2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27" w:type="dxa"/>
            <w:gridSpan w:val="4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C87712" w:rsidRPr="00482407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C87712" w:rsidRPr="00DE0DC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9"/>
        </w:trPr>
        <w:tc>
          <w:tcPr>
            <w:tcW w:w="569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C87712" w:rsidRDefault="00043EB9" w:rsidP="00F27F3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SERVIZI ISTITUZIONALI, GENERALI E DI GESTIONE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27" w:type="dxa"/>
            <w:gridSpan w:val="4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ORGANI ISTITUZIONALI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SEGRETERIA GENERALE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GESTIONE ECONOMICA, FINANZIARIA, PROGRAMMAZIONE E PROVVEDITORATO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GESTIONE DELLE ENTRATE TRIBUTARIE E SERVIZI FISCALI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GESTIONE DEI BENI DEMANIALI E PATRIMONIALI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UFFICIO TECNICO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ELETTORALE E CONSULTAZIONI POPOLARI - ANAGRAFE E STATO CIVILE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STATISTICA E SISTEMI INFORMATIVI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RISORSE UMANE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ALTRI SERVIZI GENERALI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A14BF7" w:rsidRPr="00DE0DC3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1"/>
        </w:trPr>
        <w:tc>
          <w:tcPr>
            <w:tcW w:w="5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87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nil"/>
            </w:tcBorders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A14BF7" w:rsidRPr="00DE0DC3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52"/>
        </w:trPr>
        <w:tc>
          <w:tcPr>
            <w:tcW w:w="569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8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57180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01 - SERVIZI ISTITUZIONALI, GENERALI E DI GESTIONE</w:t>
            </w:r>
          </w:p>
        </w:tc>
        <w:tc>
          <w:tcPr>
            <w:tcW w:w="135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612F3A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3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87712" w:rsidRPr="00DE0DC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4"/>
        </w:trPr>
        <w:tc>
          <w:tcPr>
            <w:tcW w:w="3439" w:type="dxa"/>
            <w:gridSpan w:val="2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27" w:type="dxa"/>
            <w:gridSpan w:val="4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C87712" w:rsidRPr="00482407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C87712" w:rsidRPr="00DE0DC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9"/>
        </w:trPr>
        <w:tc>
          <w:tcPr>
            <w:tcW w:w="569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03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C87712" w:rsidRDefault="00043EB9" w:rsidP="00F27F3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ORDINE PUBBLICO E SICUREZZA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27" w:type="dxa"/>
            <w:gridSpan w:val="4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POLIZIA LOCALE E AMMINISTRATIVA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SISTEMA INTEGRATO DI SICUREZZA URBANA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A14BF7" w:rsidRPr="00DE0DC3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1"/>
        </w:trPr>
        <w:tc>
          <w:tcPr>
            <w:tcW w:w="5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87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nil"/>
            </w:tcBorders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A14BF7" w:rsidRPr="00DE0DC3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52"/>
        </w:trPr>
        <w:tc>
          <w:tcPr>
            <w:tcW w:w="569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8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57180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03 - ORDINE PUBBLICO E SICUREZZA</w:t>
            </w:r>
          </w:p>
        </w:tc>
        <w:tc>
          <w:tcPr>
            <w:tcW w:w="135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612F3A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3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87712" w:rsidRPr="00DE0DC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4"/>
        </w:trPr>
        <w:tc>
          <w:tcPr>
            <w:tcW w:w="3439" w:type="dxa"/>
            <w:gridSpan w:val="2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27" w:type="dxa"/>
            <w:gridSpan w:val="4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C87712" w:rsidRPr="00482407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C87712" w:rsidRPr="00DE0DC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9"/>
        </w:trPr>
        <w:tc>
          <w:tcPr>
            <w:tcW w:w="569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04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C87712" w:rsidRDefault="00043EB9" w:rsidP="00F27F3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ISTRUZIONE E DIRITTO ALLO STUDIO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27" w:type="dxa"/>
            <w:gridSpan w:val="4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ISTRUZIONE PRESCOLASTICA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ALTRI ORDINI DI ISTRUZIONE NON UNIVERSITARIA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 AUSILIARI ALL'ISTRUZIONE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A14BF7" w:rsidRPr="00DE0DC3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1"/>
        </w:trPr>
        <w:tc>
          <w:tcPr>
            <w:tcW w:w="5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87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nil"/>
            </w:tcBorders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A14BF7" w:rsidRPr="00DE0DC3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52"/>
        </w:trPr>
        <w:tc>
          <w:tcPr>
            <w:tcW w:w="569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8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57180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04 - ISTRUZIONE E DIRITTO ALLO STUDIO</w:t>
            </w:r>
          </w:p>
        </w:tc>
        <w:tc>
          <w:tcPr>
            <w:tcW w:w="135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612F3A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3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87712" w:rsidRPr="00DE0DC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4"/>
        </w:trPr>
        <w:tc>
          <w:tcPr>
            <w:tcW w:w="3439" w:type="dxa"/>
            <w:gridSpan w:val="2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27" w:type="dxa"/>
            <w:gridSpan w:val="4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C87712" w:rsidRPr="00482407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C87712" w:rsidRPr="00DE0DC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9"/>
        </w:trPr>
        <w:tc>
          <w:tcPr>
            <w:tcW w:w="569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05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C87712" w:rsidRDefault="00043EB9" w:rsidP="00F27F3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TUTELA E VALORIZZAZIONE DEI BENI E DELLE ATTIVITA' CULTURALI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27" w:type="dxa"/>
            <w:gridSpan w:val="4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ATTIVITÀ CULTURALI E INTERVENTI DIVERSI NEL SETTORE CULTURALE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A14BF7" w:rsidRPr="00DE0DC3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1"/>
        </w:trPr>
        <w:tc>
          <w:tcPr>
            <w:tcW w:w="5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87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nil"/>
            </w:tcBorders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A14BF7" w:rsidRPr="00DE0DC3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52"/>
        </w:trPr>
        <w:tc>
          <w:tcPr>
            <w:tcW w:w="569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8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57180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05 - TUTELA E VALORIZZAZIONE DEI BENI E DELLE ATTIVITA' CULTURALI</w:t>
            </w:r>
          </w:p>
        </w:tc>
        <w:tc>
          <w:tcPr>
            <w:tcW w:w="135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612F3A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3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87712" w:rsidRPr="00DE0DC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4"/>
        </w:trPr>
        <w:tc>
          <w:tcPr>
            <w:tcW w:w="3439" w:type="dxa"/>
            <w:gridSpan w:val="2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27" w:type="dxa"/>
            <w:gridSpan w:val="4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C87712" w:rsidRPr="00482407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C87712" w:rsidRPr="00DE0DC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9"/>
        </w:trPr>
        <w:tc>
          <w:tcPr>
            <w:tcW w:w="569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06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C87712" w:rsidRDefault="00043EB9" w:rsidP="00F27F3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POLITICHE GIOVANILI, SPORT E TEMPO LIBERO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27" w:type="dxa"/>
            <w:gridSpan w:val="4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SPORT E TEMPO LIBERO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A14BF7" w:rsidRPr="00DE0DC3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1"/>
        </w:trPr>
        <w:tc>
          <w:tcPr>
            <w:tcW w:w="5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87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nil"/>
            </w:tcBorders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A14BF7" w:rsidRPr="00DE0DC3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52"/>
        </w:trPr>
        <w:tc>
          <w:tcPr>
            <w:tcW w:w="569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8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57180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06 - POLITICHE GIOVANILI, SPORT E TEMPO LIBERO</w:t>
            </w:r>
          </w:p>
        </w:tc>
        <w:tc>
          <w:tcPr>
            <w:tcW w:w="135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612F3A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3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87712" w:rsidRPr="00DE0DC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4"/>
        </w:trPr>
        <w:tc>
          <w:tcPr>
            <w:tcW w:w="3439" w:type="dxa"/>
            <w:gridSpan w:val="2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27" w:type="dxa"/>
            <w:gridSpan w:val="4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C87712" w:rsidRPr="00482407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C87712" w:rsidRPr="00DE0DC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9"/>
        </w:trPr>
        <w:tc>
          <w:tcPr>
            <w:tcW w:w="569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08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C87712" w:rsidRDefault="00043EB9" w:rsidP="00F27F3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ASSETTO DEL TERRITORIO ED EDILIZIA ABITATIVA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27" w:type="dxa"/>
            <w:gridSpan w:val="4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URBANISTICA E ASSETTO DEL TERRITORIO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A14BF7" w:rsidRPr="00DE0DC3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1"/>
        </w:trPr>
        <w:tc>
          <w:tcPr>
            <w:tcW w:w="5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87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nil"/>
            </w:tcBorders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A14BF7" w:rsidRPr="00DE0DC3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52"/>
        </w:trPr>
        <w:tc>
          <w:tcPr>
            <w:tcW w:w="569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8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57180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08 - ASSETTO DEL TERRITORIO ED EDILIZIA ABITATIVA</w:t>
            </w:r>
          </w:p>
        </w:tc>
        <w:tc>
          <w:tcPr>
            <w:tcW w:w="135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612F3A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3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87712" w:rsidRPr="00DE0DC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4"/>
        </w:trPr>
        <w:tc>
          <w:tcPr>
            <w:tcW w:w="3439" w:type="dxa"/>
            <w:gridSpan w:val="2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27" w:type="dxa"/>
            <w:gridSpan w:val="4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C87712" w:rsidRPr="00482407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C87712" w:rsidRPr="00DE0DC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9"/>
        </w:trPr>
        <w:tc>
          <w:tcPr>
            <w:tcW w:w="569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09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C87712" w:rsidRDefault="00043EB9" w:rsidP="00F27F3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SVILUPPO SOSTENIBILE E TUTELA DEL TERRITORIO E DELL'AMBIENTE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27" w:type="dxa"/>
            <w:gridSpan w:val="4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DIFESA DEL SUOLO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TUTELA, VALORIZZAZIONE E RECUPERO AMBIENTALE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134.615,21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134.615,21</w:t>
            </w: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RIFIUTI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IDRICO INTEGRATO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A14BF7" w:rsidRPr="00DE0DC3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1"/>
        </w:trPr>
        <w:tc>
          <w:tcPr>
            <w:tcW w:w="5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87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nil"/>
            </w:tcBorders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A14BF7" w:rsidRPr="00DE0DC3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52"/>
        </w:trPr>
        <w:tc>
          <w:tcPr>
            <w:tcW w:w="569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8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57180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09 - SVILUPPO SOSTENIBILE E TUTELA DEL TERRITORIO E DELL'AMBIENTE</w:t>
            </w:r>
          </w:p>
        </w:tc>
        <w:tc>
          <w:tcPr>
            <w:tcW w:w="135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612F3A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3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134.615,21</w:t>
            </w:r>
          </w:p>
        </w:tc>
        <w:tc>
          <w:tcPr>
            <w:tcW w:w="1302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134.615,21</w:t>
            </w:r>
          </w:p>
        </w:tc>
      </w:tr>
      <w:tr w:rsidR="00C87712" w:rsidRPr="00DE0DC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4"/>
        </w:trPr>
        <w:tc>
          <w:tcPr>
            <w:tcW w:w="3439" w:type="dxa"/>
            <w:gridSpan w:val="2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27" w:type="dxa"/>
            <w:gridSpan w:val="4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C87712" w:rsidRPr="00482407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C87712" w:rsidRPr="00DE0DC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9"/>
        </w:trPr>
        <w:tc>
          <w:tcPr>
            <w:tcW w:w="569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C87712" w:rsidRDefault="00043EB9" w:rsidP="00F27F3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TRASPORTI E DIRITTO ALLA MOBILITA'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27" w:type="dxa"/>
            <w:gridSpan w:val="4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VIABILITA' E INFRASTRUTTURE STRADALI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276.524,00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246.255,47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30.268,53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A14BF7" w:rsidRPr="00DE0DC3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1"/>
        </w:trPr>
        <w:tc>
          <w:tcPr>
            <w:tcW w:w="5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87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nil"/>
            </w:tcBorders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A14BF7" w:rsidRPr="00DE0DC3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52"/>
        </w:trPr>
        <w:tc>
          <w:tcPr>
            <w:tcW w:w="569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8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57180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10 - TRASPORTI E DIRITTO ALLA MOBILITA'</w:t>
            </w:r>
          </w:p>
        </w:tc>
        <w:tc>
          <w:tcPr>
            <w:tcW w:w="135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276.524,00</w:t>
            </w:r>
          </w:p>
        </w:tc>
        <w:tc>
          <w:tcPr>
            <w:tcW w:w="1357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612F3A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246.255,47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30.268,53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3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87712" w:rsidRPr="00DE0DC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4"/>
        </w:trPr>
        <w:tc>
          <w:tcPr>
            <w:tcW w:w="3439" w:type="dxa"/>
            <w:gridSpan w:val="2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27" w:type="dxa"/>
            <w:gridSpan w:val="4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C87712" w:rsidRPr="00482407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C87712" w:rsidRPr="00DE0DC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9"/>
        </w:trPr>
        <w:tc>
          <w:tcPr>
            <w:tcW w:w="569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11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C87712" w:rsidRDefault="00043EB9" w:rsidP="00F27F3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SOCCORSO CIVILE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27" w:type="dxa"/>
            <w:gridSpan w:val="4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SISTEMA DI PROTEZIONE CIVILE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A14BF7" w:rsidRPr="00DE0DC3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1"/>
        </w:trPr>
        <w:tc>
          <w:tcPr>
            <w:tcW w:w="5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87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nil"/>
            </w:tcBorders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A14BF7" w:rsidRPr="00DE0DC3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52"/>
        </w:trPr>
        <w:tc>
          <w:tcPr>
            <w:tcW w:w="569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8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57180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11 - SOCCORSO CIVILE</w:t>
            </w:r>
          </w:p>
        </w:tc>
        <w:tc>
          <w:tcPr>
            <w:tcW w:w="135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612F3A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3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87712" w:rsidRPr="00DE0DC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4"/>
        </w:trPr>
        <w:tc>
          <w:tcPr>
            <w:tcW w:w="3439" w:type="dxa"/>
            <w:gridSpan w:val="2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27" w:type="dxa"/>
            <w:gridSpan w:val="4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C87712" w:rsidRPr="00482407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C87712" w:rsidRPr="00DE0DC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9"/>
        </w:trPr>
        <w:tc>
          <w:tcPr>
            <w:tcW w:w="569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C87712" w:rsidRDefault="00043EB9" w:rsidP="00F27F3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DIRITTI SOCIALI, POLITICHE SOCIALI E FAMIGLIA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27" w:type="dxa"/>
            <w:gridSpan w:val="4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lastRenderedPageBreak/>
              <w:t>1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INTERVENTI PER L'INFANZIA E I MINORI E PER ASILI NIDO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INTERVENTI PER LA DISABILITA'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INTERVENTI PER GLI ANZIANI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INTERVENTI PER I SOGGETTI A RISCHIO DI ESCLUSIONE SOCIALE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INTERVENTI PER LE FAMIGLIE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INTERVENTI PER IL DIRITTO ALLA CASA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PROGRAMMAZIONE E GOVERNO DELLA RETE DEI SERVIZI SOCIOSANITARI E SOCIALI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NECROSCOPICO E CIMITERIALE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A14BF7" w:rsidRPr="00DE0DC3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1"/>
        </w:trPr>
        <w:tc>
          <w:tcPr>
            <w:tcW w:w="5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87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nil"/>
            </w:tcBorders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A14BF7" w:rsidRPr="00DE0DC3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52"/>
        </w:trPr>
        <w:tc>
          <w:tcPr>
            <w:tcW w:w="569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8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57180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12 - DIRITTI SOCIALI, POLITICHE SOCIALI E FAMIGLIA</w:t>
            </w:r>
          </w:p>
        </w:tc>
        <w:tc>
          <w:tcPr>
            <w:tcW w:w="135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612F3A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3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87712" w:rsidRPr="00DE0DC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4"/>
        </w:trPr>
        <w:tc>
          <w:tcPr>
            <w:tcW w:w="3439" w:type="dxa"/>
            <w:gridSpan w:val="2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27" w:type="dxa"/>
            <w:gridSpan w:val="4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C87712" w:rsidRPr="00482407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C87712" w:rsidRPr="00DE0DC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9"/>
        </w:trPr>
        <w:tc>
          <w:tcPr>
            <w:tcW w:w="569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C87712" w:rsidRDefault="00043EB9" w:rsidP="00F27F3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TUTELA DELLA SALUTE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27" w:type="dxa"/>
            <w:gridSpan w:val="4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ULTERIORI SPESE IN MATERIA SANITARIA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A14BF7" w:rsidRPr="00DE0DC3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1"/>
        </w:trPr>
        <w:tc>
          <w:tcPr>
            <w:tcW w:w="5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87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nil"/>
            </w:tcBorders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A14BF7" w:rsidRPr="00DE0DC3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52"/>
        </w:trPr>
        <w:tc>
          <w:tcPr>
            <w:tcW w:w="569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8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57180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13 - TUTELA DELLA SALUTE</w:t>
            </w:r>
          </w:p>
        </w:tc>
        <w:tc>
          <w:tcPr>
            <w:tcW w:w="135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612F3A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3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87712" w:rsidRPr="00DE0DC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4"/>
        </w:trPr>
        <w:tc>
          <w:tcPr>
            <w:tcW w:w="3439" w:type="dxa"/>
            <w:gridSpan w:val="2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27" w:type="dxa"/>
            <w:gridSpan w:val="4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C87712" w:rsidRPr="00482407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C87712" w:rsidRPr="00DE0DC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9"/>
        </w:trPr>
        <w:tc>
          <w:tcPr>
            <w:tcW w:w="569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14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C87712" w:rsidRDefault="00043EB9" w:rsidP="00F27F3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SVILUPPO ECONOMICO E COMPETITIVITÀ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27" w:type="dxa"/>
            <w:gridSpan w:val="4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INDUSTRIA, E PMI E ARTIGIANATO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COMMERCIO - RETI DISTRIBUTIVE - TUTELA DEI CONSUMATORI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RETI E ALTRI SERVIZI DI PUBBLICA UTILITA'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A14BF7" w:rsidRPr="00DE0DC3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1"/>
        </w:trPr>
        <w:tc>
          <w:tcPr>
            <w:tcW w:w="5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87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nil"/>
            </w:tcBorders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A14BF7" w:rsidRPr="00DE0DC3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52"/>
        </w:trPr>
        <w:tc>
          <w:tcPr>
            <w:tcW w:w="569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8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57180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14 - SVILUPPO ECONOMICO E COMPETITIVITÀ</w:t>
            </w:r>
          </w:p>
        </w:tc>
        <w:tc>
          <w:tcPr>
            <w:tcW w:w="135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612F3A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3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87712" w:rsidRPr="00DE0DC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4"/>
        </w:trPr>
        <w:tc>
          <w:tcPr>
            <w:tcW w:w="3439" w:type="dxa"/>
            <w:gridSpan w:val="2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Pr="00DE0DC3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27" w:type="dxa"/>
            <w:gridSpan w:val="4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C87712" w:rsidRPr="00482407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C87712" w:rsidRPr="00DE0DC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9"/>
        </w:trPr>
        <w:tc>
          <w:tcPr>
            <w:tcW w:w="569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18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C87712" w:rsidRDefault="00043EB9" w:rsidP="00F27F3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RELAZIONI CON LE ALTRE AUTONOMIE TERRITORIALI E LOCALI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27" w:type="dxa"/>
            <w:gridSpan w:val="4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C87712" w:rsidRDefault="00043EB9" w:rsidP="00A003E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57557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569" w:type="dxa"/>
            <w:vAlign w:val="center"/>
          </w:tcPr>
          <w:p w:rsidR="00575572" w:rsidRPr="00126172" w:rsidRDefault="00043EB9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2874" w:type="dxa"/>
            <w:vAlign w:val="center"/>
          </w:tcPr>
          <w:p w:rsidR="00575572" w:rsidRPr="00126172" w:rsidRDefault="00043EB9" w:rsidP="0012617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RELAZIONI FINANZIARIE CON LE ALTRE AUTONOMIE TERRITORIALI</w:t>
            </w:r>
          </w:p>
        </w:tc>
        <w:tc>
          <w:tcPr>
            <w:tcW w:w="1354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4001F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vAlign w:val="center"/>
          </w:tcPr>
          <w:p w:rsidR="00575572" w:rsidRPr="000B3934" w:rsidRDefault="00043EB9" w:rsidP="00126172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44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7" w:type="dxa"/>
            <w:gridSpan w:val="4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vAlign w:val="center"/>
          </w:tcPr>
          <w:p w:rsidR="00575572" w:rsidRPr="000B3934" w:rsidRDefault="00043EB9" w:rsidP="0012617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A14BF7" w:rsidRPr="00DE0DC3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1"/>
        </w:trPr>
        <w:tc>
          <w:tcPr>
            <w:tcW w:w="5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87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nil"/>
            </w:tcBorders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A14BF7" w:rsidRPr="00DE0DC3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52"/>
        </w:trPr>
        <w:tc>
          <w:tcPr>
            <w:tcW w:w="569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8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57180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18 - RELAZIONI CON LE ALTRE AUTONOMIE TERRITORIALI E LOCALI</w:t>
            </w:r>
          </w:p>
        </w:tc>
        <w:tc>
          <w:tcPr>
            <w:tcW w:w="135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7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612F3A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3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2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A14BF7" w:rsidRPr="00DE0DC3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1"/>
        </w:trPr>
        <w:tc>
          <w:tcPr>
            <w:tcW w:w="5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87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nil"/>
            </w:tcBorders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A14BF7" w:rsidRPr="00DE0DC3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52"/>
        </w:trPr>
        <w:tc>
          <w:tcPr>
            <w:tcW w:w="569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2E708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8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57180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</w:t>
            </w:r>
          </w:p>
        </w:tc>
        <w:tc>
          <w:tcPr>
            <w:tcW w:w="135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276.524,00</w:t>
            </w:r>
          </w:p>
        </w:tc>
        <w:tc>
          <w:tcPr>
            <w:tcW w:w="1357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612F3A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246.255,47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30.268,53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3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134.615,21</w:t>
            </w:r>
          </w:p>
        </w:tc>
        <w:tc>
          <w:tcPr>
            <w:tcW w:w="1302" w:type="dxa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5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72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A14BF7" w:rsidRDefault="00043EB9" w:rsidP="00A60AE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134.615,21</w:t>
            </w:r>
          </w:p>
        </w:tc>
      </w:tr>
    </w:tbl>
    <w:p w:rsidR="00043EB9" w:rsidRDefault="00043EB9"/>
    <w:sectPr w:rsidR="00043EB9" w:rsidSect="00771CC2">
      <w:headerReference w:type="default" r:id="rId6"/>
      <w:pgSz w:w="16838" w:h="11906" w:orient="landscape" w:code="9"/>
      <w:pgMar w:top="1134" w:right="1134" w:bottom="1134" w:left="56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EB9" w:rsidRDefault="00043EB9">
      <w:r>
        <w:separator/>
      </w:r>
    </w:p>
  </w:endnote>
  <w:endnote w:type="continuationSeparator" w:id="0">
    <w:p w:rsidR="00043EB9" w:rsidRDefault="00043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EB9" w:rsidRDefault="00043EB9">
      <w:r>
        <w:separator/>
      </w:r>
    </w:p>
  </w:footnote>
  <w:footnote w:type="continuationSeparator" w:id="0">
    <w:p w:rsidR="00043EB9" w:rsidRDefault="00043E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74" w:type="dxa"/>
      <w:tblInd w:w="4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474"/>
    </w:tblGrid>
    <w:tr w:rsidR="00B6582E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B6582E" w:rsidRDefault="00043EB9" w:rsidP="00ED0584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bookmarkStart w:id="1" w:name="Testo1"/>
          <w:r>
            <w:rPr>
              <w:rFonts w:cs="Calibri"/>
              <w:b/>
              <w:bCs/>
              <w:noProof/>
              <w:sz w:val="20"/>
              <w:szCs w:val="20"/>
            </w:rPr>
            <w:t>COMPOSIZIONE PER MISSIONI E PROGRAMMI DEL FONDO PLURIENNALE VINCOLATO DELL'ESERCIZIO</w:t>
          </w:r>
          <w:r>
            <w:rPr>
              <w:rFonts w:cs="Calibri"/>
              <w:b/>
              <w:bCs/>
              <w:sz w:val="20"/>
              <w:szCs w:val="20"/>
            </w:rPr>
            <w:t xml:space="preserve"> </w:t>
          </w:r>
          <w:bookmarkEnd w:id="1"/>
          <w:r>
            <w:rPr>
              <w:rFonts w:cs="Calibri"/>
              <w:b/>
              <w:bCs/>
              <w:noProof/>
              <w:sz w:val="20"/>
              <w:szCs w:val="20"/>
            </w:rPr>
            <w:t>2018</w:t>
          </w:r>
          <w:r>
            <w:rPr>
              <w:rFonts w:cs="Calibri"/>
              <w:b/>
              <w:bCs/>
              <w:sz w:val="20"/>
              <w:szCs w:val="20"/>
            </w:rPr>
            <w:t xml:space="preserve">  </w:t>
          </w:r>
        </w:p>
        <w:p w:rsidR="00B6582E" w:rsidRDefault="00043EB9" w:rsidP="00ED0584">
          <w:pPr>
            <w:jc w:val="center"/>
            <w:rPr>
              <w:rFonts w:cs="Calibri"/>
              <w:b/>
              <w:bCs/>
              <w:sz w:val="20"/>
              <w:szCs w:val="20"/>
            </w:rPr>
          </w:pPr>
        </w:p>
      </w:tc>
    </w:tr>
    <w:tr w:rsidR="00B6582E" w:rsidRPr="00A50A8D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B6582E" w:rsidRPr="00A50A8D" w:rsidRDefault="00043EB9" w:rsidP="008C3019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423C87">
            <w:rPr>
              <w:rFonts w:cs="Calibri"/>
              <w:b/>
              <w:bCs/>
              <w:noProof/>
              <w:sz w:val="12"/>
              <w:szCs w:val="12"/>
            </w:rPr>
            <w:t>5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  <w:p w:rsidR="004E711D" w:rsidRDefault="00043EB9" w:rsidP="00B6582E">
    <w:pPr>
      <w:rPr>
        <w:sz w:val="20"/>
      </w:rPr>
    </w:pPr>
    <w:r>
      <w:rPr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4C1"/>
    <w:rsid w:val="00043EB9"/>
    <w:rsid w:val="00423C87"/>
    <w:rsid w:val="00481EB8"/>
    <w:rsid w:val="00771CC2"/>
    <w:rsid w:val="0080426A"/>
    <w:rsid w:val="00852325"/>
    <w:rsid w:val="009254C1"/>
    <w:rsid w:val="009A3AB6"/>
    <w:rsid w:val="00A45340"/>
    <w:rsid w:val="00AC12EA"/>
    <w:rsid w:val="00B140D7"/>
    <w:rsid w:val="00BD66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E55F1A-B8D3-4A17-844D-E34216E7B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2C4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1</TotalTime>
  <Pages>5</Pages>
  <Words>1027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6871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2</cp:revision>
  <dcterms:created xsi:type="dcterms:W3CDTF">2019-04-15T16:46:00Z</dcterms:created>
  <dcterms:modified xsi:type="dcterms:W3CDTF">2019-04-15T16:46:00Z</dcterms:modified>
</cp:coreProperties>
</file>